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8242" w14:textId="51636F21" w:rsidR="00880B8A" w:rsidRPr="001A5018" w:rsidRDefault="00880B8A" w:rsidP="00EB7312">
      <w:pPr>
        <w:tabs>
          <w:tab w:val="left" w:pos="1985"/>
        </w:tabs>
        <w:spacing w:after="120"/>
        <w:jc w:val="both"/>
        <w:rPr>
          <w:rFonts w:ascii="Arial" w:hAnsi="Arial" w:cs="Arial"/>
          <w:b/>
          <w:noProof/>
          <w:sz w:val="24"/>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w:t>
      </w:r>
      <w:r w:rsidR="00E45759">
        <w:rPr>
          <w:rFonts w:ascii="Arial" w:hAnsi="Arial" w:cs="Arial"/>
          <w:b/>
          <w:noProof/>
          <w:sz w:val="24"/>
          <w:lang w:val="en-US"/>
        </w:rPr>
        <w:t>10</w:t>
      </w:r>
      <w:r w:rsidR="00AF3CBF">
        <w:rPr>
          <w:rFonts w:ascii="Arial" w:hAnsi="Arial" w:cs="Arial" w:hint="eastAsia"/>
          <w:b/>
          <w:noProof/>
          <w:sz w:val="24"/>
          <w:lang w:val="en-US" w:eastAsia="zh-CN"/>
        </w:rPr>
        <w:t>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AF3CBF">
        <w:rPr>
          <w:rFonts w:ascii="Arial" w:hAnsi="Arial" w:cs="Arial"/>
          <w:b/>
          <w:noProof/>
          <w:sz w:val="24"/>
          <w:lang w:val="en-US"/>
        </w:rPr>
        <w:t xml:space="preserve">  </w:t>
      </w:r>
      <w:r w:rsidRPr="00AF3CBF">
        <w:rPr>
          <w:rFonts w:ascii="Arial" w:hAnsi="Arial" w:cs="Arial"/>
          <w:b/>
          <w:noProof/>
          <w:color w:val="FF0000"/>
          <w:sz w:val="24"/>
          <w:lang w:val="en-US"/>
        </w:rPr>
        <w:t xml:space="preserve"> </w:t>
      </w:r>
      <w:r w:rsidR="005666CF" w:rsidRPr="005666CF">
        <w:rPr>
          <w:rFonts w:ascii="Arial" w:hAnsi="Arial" w:cs="Arial"/>
          <w:b/>
          <w:noProof/>
          <w:sz w:val="24"/>
        </w:rPr>
        <w:t>R4-240425</w:t>
      </w:r>
      <w:r w:rsidR="00B85CF6">
        <w:rPr>
          <w:rFonts w:ascii="Arial" w:hAnsi="Arial" w:cs="Arial"/>
          <w:b/>
          <w:noProof/>
          <w:sz w:val="24"/>
        </w:rPr>
        <w:t>4</w:t>
      </w:r>
    </w:p>
    <w:p w14:paraId="39AFDC8B" w14:textId="49381FAF" w:rsidR="00880B8A" w:rsidRDefault="00AF3CBF" w:rsidP="00880B8A">
      <w:pPr>
        <w:tabs>
          <w:tab w:val="left" w:pos="1985"/>
        </w:tabs>
        <w:spacing w:after="120"/>
        <w:jc w:val="both"/>
        <w:rPr>
          <w:rFonts w:ascii="Arial" w:hAnsi="Arial" w:cs="Arial"/>
          <w:b/>
          <w:noProof/>
          <w:sz w:val="24"/>
          <w:lang w:val="en-US"/>
        </w:rPr>
      </w:pPr>
      <w:r>
        <w:rPr>
          <w:rFonts w:ascii="Arial" w:hAnsi="Arial" w:cs="Arial" w:hint="eastAsia"/>
          <w:b/>
          <w:noProof/>
          <w:sz w:val="24"/>
          <w:lang w:val="en-US" w:eastAsia="zh-CN"/>
        </w:rPr>
        <w:t>Changsha</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hint="eastAsia"/>
          <w:b/>
          <w:noProof/>
          <w:sz w:val="24"/>
          <w:lang w:val="en-US" w:eastAsia="zh-CN"/>
        </w:rPr>
        <w:t>CN</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hint="eastAsia"/>
          <w:b/>
          <w:noProof/>
          <w:sz w:val="24"/>
          <w:lang w:val="en-US" w:eastAsia="zh-CN"/>
        </w:rPr>
        <w:t>April</w:t>
      </w:r>
      <w:r w:rsidR="00880B8A" w:rsidRPr="00913BDD">
        <w:rPr>
          <w:rFonts w:ascii="Arial" w:hAnsi="Arial" w:cs="Arial"/>
          <w:b/>
          <w:noProof/>
          <w:sz w:val="24"/>
          <w:lang w:val="en-US"/>
        </w:rPr>
        <w:t xml:space="preserve"> </w:t>
      </w:r>
      <w:r>
        <w:rPr>
          <w:rFonts w:ascii="Arial" w:hAnsi="Arial" w:cs="Arial"/>
          <w:b/>
          <w:noProof/>
          <w:sz w:val="24"/>
          <w:lang w:val="en-US"/>
        </w:rPr>
        <w:t>15</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hint="eastAsia"/>
          <w:b/>
          <w:noProof/>
          <w:sz w:val="24"/>
          <w:lang w:val="en-US" w:eastAsia="zh-CN"/>
        </w:rPr>
        <w:t>April</w:t>
      </w:r>
      <w:r w:rsidR="00E45759">
        <w:rPr>
          <w:rFonts w:ascii="Arial" w:hAnsi="Arial" w:cs="Arial"/>
          <w:b/>
          <w:noProof/>
          <w:sz w:val="24"/>
          <w:lang w:val="en-US"/>
        </w:rPr>
        <w:t xml:space="preserve"> 1</w:t>
      </w:r>
      <w:r>
        <w:rPr>
          <w:rFonts w:ascii="Arial" w:hAnsi="Arial" w:cs="Arial"/>
          <w:b/>
          <w:noProof/>
          <w:sz w:val="24"/>
          <w:lang w:val="en-US"/>
        </w:rPr>
        <w:t>9</w:t>
      </w:r>
      <w:r w:rsidR="00880B8A" w:rsidRPr="00913BDD">
        <w:rPr>
          <w:rFonts w:ascii="Arial" w:hAnsi="Arial" w:cs="Arial"/>
          <w:b/>
          <w:noProof/>
          <w:sz w:val="24"/>
          <w:lang w:val="en-US"/>
        </w:rPr>
        <w:t>, 202</w:t>
      </w:r>
      <w:r w:rsidR="00E45759">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3B535CF2" w:rsidR="001E41F3" w:rsidRDefault="00305409" w:rsidP="00E34898">
            <w:pPr>
              <w:pStyle w:val="CRCoverPage"/>
              <w:spacing w:after="0"/>
              <w:jc w:val="right"/>
              <w:rPr>
                <w:i/>
                <w:noProof/>
              </w:rPr>
            </w:pPr>
            <w:r>
              <w:rPr>
                <w:i/>
                <w:noProof/>
                <w:sz w:val="14"/>
              </w:rPr>
              <w:t>CR-Form-v</w:t>
            </w:r>
            <w:r w:rsidR="008863B9">
              <w:rPr>
                <w:i/>
                <w:noProof/>
                <w:sz w:val="14"/>
              </w:rPr>
              <w:t>12.</w:t>
            </w:r>
            <w:r w:rsidR="005666C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B85CF6" w:rsidP="00E13F3D">
            <w:pPr>
              <w:pStyle w:val="CRCoverPage"/>
              <w:spacing w:after="0"/>
              <w:jc w:val="right"/>
              <w:rPr>
                <w:b/>
                <w:noProof/>
                <w:sz w:val="28"/>
              </w:rPr>
            </w:pPr>
            <w:r>
              <w:fldChar w:fldCharType="begin"/>
            </w:r>
            <w:r>
              <w:instrText xml:space="preserve"> DOCPROPERTY  Spec#  \* MERGEFORMAT </w:instrText>
            </w:r>
            <w:r>
              <w:fldChar w:fldCharType="separate"/>
            </w:r>
            <w:r w:rsidR="00C91BB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0CE667" w:rsidR="001E41F3" w:rsidRPr="000D3594" w:rsidRDefault="000D3594" w:rsidP="000D3594">
            <w:pPr>
              <w:pStyle w:val="CRCoverPage"/>
              <w:spacing w:after="0"/>
              <w:jc w:val="center"/>
              <w:rPr>
                <w:b/>
                <w:bCs/>
                <w:noProof/>
                <w:sz w:val="28"/>
                <w:szCs w:val="28"/>
              </w:rPr>
            </w:pPr>
            <w:r w:rsidRPr="000D3594">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DD1B2" w:rsidR="001E41F3" w:rsidRPr="000D3594" w:rsidRDefault="000D3594" w:rsidP="00E13F3D">
            <w:pPr>
              <w:pStyle w:val="CRCoverPage"/>
              <w:spacing w:after="0"/>
              <w:jc w:val="center"/>
              <w:rPr>
                <w:b/>
                <w:noProof/>
                <w:sz w:val="28"/>
                <w:szCs w:val="28"/>
              </w:rPr>
            </w:pPr>
            <w:r w:rsidRPr="000D3594">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22BE0" w:rsidR="001E41F3" w:rsidRPr="00410371" w:rsidRDefault="00B85CF6">
            <w:pPr>
              <w:pStyle w:val="CRCoverPage"/>
              <w:spacing w:after="0"/>
              <w:jc w:val="center"/>
              <w:rPr>
                <w:noProof/>
                <w:sz w:val="28"/>
              </w:rPr>
            </w:pPr>
            <w:r>
              <w:fldChar w:fldCharType="begin"/>
            </w:r>
            <w:r>
              <w:instrText xml:space="preserve"> DOCPROPERTY  Version  \* MERGEFORMAT </w:instrText>
            </w:r>
            <w:r>
              <w:fldChar w:fldCharType="separate"/>
            </w:r>
            <w:r w:rsidR="00C91BBD" w:rsidRPr="005666CF">
              <w:rPr>
                <w:b/>
                <w:noProof/>
                <w:sz w:val="28"/>
              </w:rPr>
              <w:t>1</w:t>
            </w:r>
            <w:r w:rsidR="00AF3CBF" w:rsidRPr="005666CF">
              <w:rPr>
                <w:b/>
                <w:noProof/>
                <w:sz w:val="28"/>
              </w:rPr>
              <w:t>8</w:t>
            </w:r>
            <w:r w:rsidR="00C91BBD" w:rsidRPr="005666CF">
              <w:rPr>
                <w:b/>
                <w:noProof/>
                <w:sz w:val="28"/>
              </w:rPr>
              <w:t>.</w:t>
            </w:r>
            <w:r w:rsidR="007322FA">
              <w:rPr>
                <w:b/>
                <w:noProof/>
                <w:sz w:val="28"/>
                <w:lang w:eastAsia="zh-CN"/>
              </w:rPr>
              <w:t>5</w:t>
            </w:r>
            <w:r w:rsidR="00C91BBD" w:rsidRPr="00566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FF28F" w:rsidR="001E41F3" w:rsidRPr="0071512A" w:rsidRDefault="00FD6D14" w:rsidP="00FD6D14">
            <w:pPr>
              <w:pStyle w:val="CRCoverPage"/>
              <w:ind w:left="100"/>
            </w:pPr>
            <w:r w:rsidRPr="00FD6D14">
              <w:t xml:space="preserve">CR for test case of </w:t>
            </w:r>
            <w:r w:rsidR="00706A28" w:rsidRPr="00706A28">
              <w:t>PDCCH-order RACH on NBR within active BWP in FR1</w:t>
            </w:r>
            <w:r w:rsidR="00706A28">
              <w:t xml:space="preserve"> </w:t>
            </w:r>
            <w:r w:rsidR="00706A28" w:rsidRPr="00706A28">
              <w:t>(A.6.5.x.1)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48C90" w:rsidR="001E41F3" w:rsidRDefault="00C815B8">
            <w:pPr>
              <w:pStyle w:val="CRCoverPage"/>
              <w:spacing w:after="0"/>
              <w:ind w:left="100"/>
              <w:rPr>
                <w:noProof/>
              </w:rPr>
            </w:pPr>
            <w:r>
              <w:t>MediaTek inc.</w:t>
            </w:r>
            <w:r w:rsidR="007F62AE">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B85CF6"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46A52" w:rsidR="001E41F3" w:rsidRDefault="00C815B8">
            <w:pPr>
              <w:pStyle w:val="CRCoverPage"/>
              <w:spacing w:after="0"/>
              <w:ind w:left="100"/>
              <w:rPr>
                <w:noProof/>
              </w:rPr>
            </w:pPr>
            <w:r>
              <w:rPr>
                <w:rFonts w:cs="Arial"/>
                <w:sz w:val="18"/>
                <w:szCs w:val="18"/>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68C48" w:rsidR="001E41F3" w:rsidRDefault="00B85CF6">
            <w:pPr>
              <w:pStyle w:val="CRCoverPage"/>
              <w:spacing w:after="0"/>
              <w:ind w:left="100"/>
              <w:rPr>
                <w:noProof/>
              </w:rPr>
            </w:pPr>
            <w:r>
              <w:fldChar w:fldCharType="begin"/>
            </w:r>
            <w:r>
              <w:instrText xml:space="preserve"> DOCPROPERTY  ResDate  \* MERGEFORMAT </w:instrText>
            </w:r>
            <w:r>
              <w:fldChar w:fldCharType="separate"/>
            </w:r>
            <w:r w:rsidR="00D029F2">
              <w:rPr>
                <w:noProof/>
              </w:rPr>
              <w:t>202</w:t>
            </w:r>
            <w:r w:rsidR="00F35FCD">
              <w:rPr>
                <w:noProof/>
              </w:rPr>
              <w:t>4</w:t>
            </w:r>
            <w:r w:rsidR="00D029F2">
              <w:rPr>
                <w:noProof/>
              </w:rPr>
              <w:t>-</w:t>
            </w:r>
            <w:r w:rsidR="00F35FCD">
              <w:rPr>
                <w:noProof/>
              </w:rPr>
              <w:t>0</w:t>
            </w:r>
            <w:r w:rsidR="00C815B8">
              <w:rPr>
                <w:noProof/>
              </w:rPr>
              <w:t>4</w:t>
            </w:r>
            <w:r w:rsidR="00D029F2">
              <w:rPr>
                <w:noProof/>
              </w:rPr>
              <w:t>-</w:t>
            </w:r>
            <w:r w:rsidR="00C815B8">
              <w:rPr>
                <w:noProof/>
              </w:rPr>
              <w:t>0</w:t>
            </w:r>
            <w:r w:rsidR="007322FA">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F0C5E" w:rsidR="001E41F3" w:rsidRDefault="00C815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CAB24" w:rsidR="001E41F3" w:rsidRDefault="00D029F2">
            <w:pPr>
              <w:pStyle w:val="CRCoverPage"/>
              <w:spacing w:after="0"/>
              <w:ind w:left="100"/>
              <w:rPr>
                <w:noProof/>
              </w:rPr>
            </w:pPr>
            <w:r>
              <w:t>Rel-1</w:t>
            </w:r>
            <w:r w:rsidR="00C815B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12BA79"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1627BE14" w:rsidR="00C03AFE" w:rsidRPr="007C2097" w:rsidRDefault="00C03AFE"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DED529" w:rsidR="001E41F3" w:rsidRDefault="00C03AFE">
            <w:pPr>
              <w:pStyle w:val="CRCoverPage"/>
              <w:spacing w:after="0"/>
              <w:rPr>
                <w:noProof/>
                <w:sz w:val="8"/>
                <w:szCs w:val="8"/>
              </w:rPr>
            </w:pPr>
            <w:r>
              <w:rPr>
                <w:noProof/>
                <w:sz w:val="8"/>
                <w:szCs w:val="8"/>
              </w:rPr>
              <w:t xml:space="preserve"> </w:t>
            </w:r>
          </w:p>
        </w:tc>
      </w:tr>
      <w:tr w:rsidR="00DF4D7D" w14:paraId="1256F52C" w14:textId="77777777" w:rsidTr="00547111">
        <w:tc>
          <w:tcPr>
            <w:tcW w:w="2694" w:type="dxa"/>
            <w:gridSpan w:val="2"/>
            <w:tcBorders>
              <w:top w:val="single" w:sz="4" w:space="0" w:color="auto"/>
              <w:left w:val="single" w:sz="4" w:space="0" w:color="auto"/>
            </w:tcBorders>
          </w:tcPr>
          <w:p w14:paraId="52C87DB0" w14:textId="77777777" w:rsidR="00DF4D7D" w:rsidRDefault="00DF4D7D" w:rsidP="00DF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157E6" w14:textId="5D87A95F" w:rsidR="00BF6C51" w:rsidRDefault="00BF6C51" w:rsidP="000A03A6">
            <w:pPr>
              <w:pStyle w:val="CRCoverPage"/>
              <w:spacing w:after="0"/>
              <w:rPr>
                <w:noProof/>
                <w:lang w:val="en-US"/>
              </w:rPr>
            </w:pPr>
            <w:r>
              <w:rPr>
                <w:noProof/>
                <w:lang w:val="en-US"/>
              </w:rPr>
              <w:t xml:space="preserve">This CR is to introduce </w:t>
            </w:r>
            <w:r w:rsidR="000A03A6" w:rsidRPr="00FD6D14">
              <w:t xml:space="preserve">test case of </w:t>
            </w:r>
            <w:r w:rsidR="00706A28" w:rsidRPr="00706A28">
              <w:t xml:space="preserve">PDCCH-order RACH on </w:t>
            </w:r>
            <w:proofErr w:type="spellStart"/>
            <w:r w:rsidR="00706A28">
              <w:t>neighbor</w:t>
            </w:r>
            <w:proofErr w:type="spellEnd"/>
            <w:r w:rsidR="00706A28">
              <w:t xml:space="preserve"> cell when RACH BW is</w:t>
            </w:r>
            <w:r w:rsidR="00706A28" w:rsidRPr="00706A28">
              <w:t xml:space="preserve"> within active BWP in FR1</w:t>
            </w:r>
          </w:p>
          <w:p w14:paraId="708AA7DE" w14:textId="1798448F" w:rsidR="00BF6C51" w:rsidRPr="00B76240" w:rsidRDefault="00BF6C51" w:rsidP="00DF4D7D">
            <w:pPr>
              <w:pStyle w:val="CRCoverPage"/>
              <w:spacing w:after="0"/>
              <w:ind w:left="100"/>
              <w:rPr>
                <w:noProof/>
                <w:lang w:val="en-US"/>
              </w:rPr>
            </w:pPr>
          </w:p>
        </w:tc>
      </w:tr>
      <w:tr w:rsidR="00DF4D7D" w14:paraId="4CA74D09" w14:textId="77777777" w:rsidTr="00547111">
        <w:tc>
          <w:tcPr>
            <w:tcW w:w="2694" w:type="dxa"/>
            <w:gridSpan w:val="2"/>
            <w:tcBorders>
              <w:left w:val="single" w:sz="4" w:space="0" w:color="auto"/>
            </w:tcBorders>
          </w:tcPr>
          <w:p w14:paraId="2D0866D6"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365DEF04" w14:textId="77777777" w:rsidR="00DF4D7D" w:rsidRDefault="00DF4D7D" w:rsidP="00DF4D7D">
            <w:pPr>
              <w:pStyle w:val="CRCoverPage"/>
              <w:spacing w:after="0"/>
              <w:rPr>
                <w:noProof/>
                <w:sz w:val="8"/>
                <w:szCs w:val="8"/>
              </w:rPr>
            </w:pPr>
          </w:p>
        </w:tc>
      </w:tr>
      <w:tr w:rsidR="00DF4D7D" w14:paraId="21016551" w14:textId="77777777" w:rsidTr="00547111">
        <w:tc>
          <w:tcPr>
            <w:tcW w:w="2694" w:type="dxa"/>
            <w:gridSpan w:val="2"/>
            <w:tcBorders>
              <w:left w:val="single" w:sz="4" w:space="0" w:color="auto"/>
            </w:tcBorders>
          </w:tcPr>
          <w:p w14:paraId="49433147" w14:textId="77777777" w:rsidR="00DF4D7D" w:rsidRDefault="00DF4D7D" w:rsidP="00DF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79822C" w:rsidR="002D1C73" w:rsidRDefault="00BF6C51" w:rsidP="000A03A6">
            <w:pPr>
              <w:pStyle w:val="CRCoverPage"/>
              <w:spacing w:after="0"/>
              <w:rPr>
                <w:noProof/>
              </w:rPr>
            </w:pPr>
            <w:r>
              <w:rPr>
                <w:noProof/>
                <w:lang w:eastAsia="zh-CN"/>
              </w:rPr>
              <w:t xml:space="preserve">Introduce test case: </w:t>
            </w:r>
            <w:r w:rsidR="000A03A6">
              <w:rPr>
                <w:noProof/>
                <w:lang w:eastAsia="zh-CN"/>
              </w:rPr>
              <w:t>A.6.</w:t>
            </w:r>
            <w:r w:rsidR="00706A28">
              <w:rPr>
                <w:noProof/>
                <w:lang w:eastAsia="zh-CN"/>
              </w:rPr>
              <w:t>5</w:t>
            </w:r>
            <w:r w:rsidR="000A03A6">
              <w:rPr>
                <w:noProof/>
                <w:lang w:eastAsia="zh-CN"/>
              </w:rPr>
              <w:t>.x.</w:t>
            </w:r>
            <w:r w:rsidR="00706A28">
              <w:rPr>
                <w:noProof/>
                <w:lang w:eastAsia="zh-CN"/>
              </w:rPr>
              <w:t>1</w:t>
            </w:r>
            <w:r w:rsidR="000A03A6">
              <w:rPr>
                <w:noProof/>
                <w:lang w:eastAsia="zh-CN"/>
              </w:rPr>
              <w:t xml:space="preserve"> </w:t>
            </w:r>
            <w:r w:rsidR="00706A28" w:rsidRPr="00706A28">
              <w:t xml:space="preserve">PDCCH-order RACH on </w:t>
            </w:r>
            <w:proofErr w:type="spellStart"/>
            <w:r w:rsidR="00706A28">
              <w:t>neighbor</w:t>
            </w:r>
            <w:proofErr w:type="spellEnd"/>
            <w:r w:rsidR="00706A28">
              <w:t xml:space="preserve"> cell</w:t>
            </w:r>
            <w:r w:rsidR="00706A28" w:rsidRPr="00706A28">
              <w:t xml:space="preserve"> in FR1</w:t>
            </w:r>
            <w:r w:rsidR="000A03A6" w:rsidRPr="00FD6D14">
              <w:t xml:space="preserve"> </w:t>
            </w:r>
            <w:r w:rsidR="00706A28">
              <w:t>when RACH BW is</w:t>
            </w:r>
            <w:r w:rsidR="00706A28" w:rsidRPr="00706A28">
              <w:t xml:space="preserve"> within active BWP</w:t>
            </w:r>
          </w:p>
        </w:tc>
      </w:tr>
      <w:tr w:rsidR="00DF4D7D" w14:paraId="1F886379" w14:textId="77777777" w:rsidTr="00547111">
        <w:tc>
          <w:tcPr>
            <w:tcW w:w="2694" w:type="dxa"/>
            <w:gridSpan w:val="2"/>
            <w:tcBorders>
              <w:left w:val="single" w:sz="4" w:space="0" w:color="auto"/>
            </w:tcBorders>
          </w:tcPr>
          <w:p w14:paraId="4D989623"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71C4A204" w14:textId="77777777" w:rsidR="00DF4D7D" w:rsidRDefault="00DF4D7D" w:rsidP="00DF4D7D">
            <w:pPr>
              <w:pStyle w:val="CRCoverPage"/>
              <w:spacing w:after="0"/>
              <w:rPr>
                <w:noProof/>
                <w:sz w:val="8"/>
                <w:szCs w:val="8"/>
              </w:rPr>
            </w:pPr>
          </w:p>
        </w:tc>
      </w:tr>
      <w:tr w:rsidR="00DF4D7D" w14:paraId="678D7BF9" w14:textId="77777777" w:rsidTr="00547111">
        <w:tc>
          <w:tcPr>
            <w:tcW w:w="2694" w:type="dxa"/>
            <w:gridSpan w:val="2"/>
            <w:tcBorders>
              <w:left w:val="single" w:sz="4" w:space="0" w:color="auto"/>
              <w:bottom w:val="single" w:sz="4" w:space="0" w:color="auto"/>
            </w:tcBorders>
          </w:tcPr>
          <w:p w14:paraId="4E5CE1B6" w14:textId="77777777" w:rsidR="00DF4D7D" w:rsidRDefault="00DF4D7D" w:rsidP="00DF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3919A" w:rsidR="00DF4D7D" w:rsidRDefault="00BF6C51" w:rsidP="00DF4D7D">
            <w:pPr>
              <w:pStyle w:val="CRCoverPage"/>
              <w:spacing w:after="0"/>
              <w:ind w:left="100"/>
              <w:rPr>
                <w:noProof/>
              </w:rPr>
            </w:pPr>
            <w:r>
              <w:rPr>
                <w:lang w:eastAsia="zh-CN"/>
              </w:rPr>
              <w:t xml:space="preserve">Test case of </w:t>
            </w:r>
            <w:r w:rsidR="00706A28" w:rsidRPr="00706A28">
              <w:t xml:space="preserve">PDCCH-order RACH on </w:t>
            </w:r>
            <w:proofErr w:type="spellStart"/>
            <w:r w:rsidR="00706A28">
              <w:t>neighbor</w:t>
            </w:r>
            <w:proofErr w:type="spellEnd"/>
            <w:r w:rsidR="00706A28">
              <w:t xml:space="preserve"> cell</w:t>
            </w:r>
            <w:r w:rsidR="00706A28" w:rsidRPr="00706A28">
              <w:t xml:space="preserve"> in FR1</w:t>
            </w:r>
            <w:r w:rsidR="00706A28" w:rsidRPr="00FD6D14">
              <w:t xml:space="preserve"> </w:t>
            </w:r>
            <w:r w:rsidR="00706A28">
              <w:t>when RACH BW is</w:t>
            </w:r>
            <w:r w:rsidR="00706A28" w:rsidRPr="00706A28">
              <w:t xml:space="preserve"> within active BWP</w:t>
            </w:r>
            <w:r>
              <w:rPr>
                <w:lang w:eastAsia="zh-CN"/>
              </w:rPr>
              <w:t xml:space="preserve">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F31A9" w:rsidR="001E41F3" w:rsidRDefault="008C5729" w:rsidP="000A03A6">
            <w:pPr>
              <w:pStyle w:val="CRCoverPage"/>
              <w:spacing w:after="0"/>
              <w:rPr>
                <w:noProof/>
              </w:rPr>
            </w:pPr>
            <w:r>
              <w:rPr>
                <w:noProof/>
                <w:lang w:eastAsia="zh-CN"/>
              </w:rPr>
              <w:t xml:space="preserve"> </w:t>
            </w:r>
            <w:r w:rsidR="0026353B">
              <w:rPr>
                <w:noProof/>
                <w:lang w:eastAsia="zh-CN"/>
              </w:rPr>
              <w:t xml:space="preserve">(new) </w:t>
            </w:r>
            <w:r w:rsidR="000A03A6">
              <w:rPr>
                <w:noProof/>
                <w:lang w:eastAsia="zh-CN"/>
              </w:rPr>
              <w:t>A.6.</w:t>
            </w:r>
            <w:r w:rsidR="00706A28">
              <w:rPr>
                <w:noProof/>
                <w:lang w:eastAsia="zh-CN"/>
              </w:rPr>
              <w:t>5</w:t>
            </w:r>
            <w:r w:rsidR="000A03A6">
              <w:rPr>
                <w:noProof/>
                <w:lang w:eastAsia="zh-CN"/>
              </w:rPr>
              <w:t>.x.</w:t>
            </w:r>
            <w:r w:rsidR="00706A28">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896A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1B1880" w14:textId="1521C1C1" w:rsidR="000A03A6" w:rsidRDefault="000A03A6" w:rsidP="000A03A6">
      <w:pPr>
        <w:jc w:val="center"/>
        <w:rPr>
          <w:noProof/>
          <w:color w:val="FF0000"/>
          <w:lang w:eastAsia="zh-TW"/>
        </w:rPr>
      </w:pPr>
      <w:r>
        <w:rPr>
          <w:noProof/>
          <w:color w:val="FF0000"/>
          <w:lang w:eastAsia="zh-TW"/>
        </w:rPr>
        <w:lastRenderedPageBreak/>
        <w:t>&lt;Start of change 1&gt;</w:t>
      </w:r>
    </w:p>
    <w:p w14:paraId="20A8384E" w14:textId="77777777" w:rsidR="00515DAC" w:rsidRDefault="00515DAC" w:rsidP="00515DAC">
      <w:pPr>
        <w:jc w:val="center"/>
        <w:rPr>
          <w:ins w:id="3" w:author="Ericsson, Venkat" w:date="2024-04-08T21:12:00Z"/>
          <w:noProof/>
          <w:color w:val="FF0000"/>
          <w:lang w:eastAsia="zh-TW"/>
        </w:rPr>
      </w:pPr>
    </w:p>
    <w:p w14:paraId="7084CE04" w14:textId="77777777" w:rsidR="00515DAC" w:rsidRPr="001C0E1B" w:rsidRDefault="00515DAC" w:rsidP="00515DAC">
      <w:pPr>
        <w:pStyle w:val="Heading4"/>
        <w:rPr>
          <w:ins w:id="4" w:author="Ericsson, Venkat" w:date="2024-04-08T21:12:00Z"/>
          <w:snapToGrid w:val="0"/>
        </w:rPr>
      </w:pPr>
      <w:bookmarkStart w:id="5" w:name="_Toc383691087"/>
      <w:ins w:id="6" w:author="Ericsson, Venkat" w:date="2024-04-08T21:12:00Z">
        <w:r w:rsidRPr="001C0E1B">
          <w:rPr>
            <w:snapToGrid w:val="0"/>
          </w:rPr>
          <w:t>A.6.</w:t>
        </w:r>
        <w:r>
          <w:rPr>
            <w:snapToGrid w:val="0"/>
          </w:rPr>
          <w:t>5</w:t>
        </w:r>
        <w:r w:rsidRPr="001C0E1B">
          <w:rPr>
            <w:snapToGrid w:val="0"/>
          </w:rPr>
          <w:t>.</w:t>
        </w:r>
        <w:r>
          <w:rPr>
            <w:snapToGrid w:val="0"/>
          </w:rPr>
          <w:t>x</w:t>
        </w:r>
        <w:r w:rsidRPr="001C0E1B">
          <w:rPr>
            <w:snapToGrid w:val="0"/>
          </w:rPr>
          <w:t>.</w:t>
        </w:r>
        <w:r>
          <w:rPr>
            <w:snapToGrid w:val="0"/>
          </w:rPr>
          <w:t>1</w:t>
        </w:r>
        <w:r w:rsidRPr="001C0E1B">
          <w:rPr>
            <w:snapToGrid w:val="0"/>
          </w:rPr>
          <w:tab/>
        </w:r>
        <w:r w:rsidRPr="00706A28">
          <w:t xml:space="preserve">PDCCH-order RACH on </w:t>
        </w:r>
        <w:proofErr w:type="spellStart"/>
        <w:r>
          <w:t>neighbor</w:t>
        </w:r>
        <w:proofErr w:type="spellEnd"/>
        <w:r>
          <w:t xml:space="preserve"> cell</w:t>
        </w:r>
        <w:r w:rsidRPr="00706A28">
          <w:t xml:space="preserve"> in FR1</w:t>
        </w:r>
        <w:r w:rsidRPr="00FD6D14">
          <w:t xml:space="preserve"> </w:t>
        </w:r>
        <w:r>
          <w:t>when RACH BW is</w:t>
        </w:r>
        <w:r w:rsidRPr="00706A28">
          <w:t xml:space="preserve"> within active </w:t>
        </w:r>
        <w:r>
          <w:t xml:space="preserve">UL </w:t>
        </w:r>
        <w:r w:rsidRPr="00706A28">
          <w:t>BWP</w:t>
        </w:r>
      </w:ins>
    </w:p>
    <w:p w14:paraId="31E06CCF" w14:textId="77777777" w:rsidR="00515DAC" w:rsidRPr="001C0E1B" w:rsidRDefault="00515DAC" w:rsidP="00515DAC">
      <w:pPr>
        <w:pStyle w:val="Heading5"/>
        <w:rPr>
          <w:ins w:id="7" w:author="Ericsson, Venkat" w:date="2024-04-08T21:12:00Z"/>
          <w:snapToGrid w:val="0"/>
        </w:rPr>
      </w:pPr>
      <w:ins w:id="8" w:author="Ericsson, Venkat" w:date="2024-04-08T21:12:00Z">
        <w:r w:rsidRPr="001C0E1B">
          <w:rPr>
            <w:snapToGrid w:val="0"/>
          </w:rPr>
          <w:t>A.6.</w:t>
        </w:r>
        <w:r>
          <w:rPr>
            <w:snapToGrid w:val="0"/>
          </w:rPr>
          <w:t>5</w:t>
        </w:r>
        <w:r w:rsidRPr="001C0E1B">
          <w:rPr>
            <w:snapToGrid w:val="0"/>
          </w:rPr>
          <w:t>.</w:t>
        </w:r>
        <w:r>
          <w:rPr>
            <w:snapToGrid w:val="0"/>
          </w:rPr>
          <w:t>x</w:t>
        </w:r>
        <w:r w:rsidRPr="001C0E1B">
          <w:rPr>
            <w:snapToGrid w:val="0"/>
          </w:rPr>
          <w:t>.</w:t>
        </w:r>
        <w:r>
          <w:rPr>
            <w:snapToGrid w:val="0"/>
          </w:rPr>
          <w:t>1</w:t>
        </w:r>
        <w:r w:rsidRPr="001C0E1B">
          <w:rPr>
            <w:snapToGrid w:val="0"/>
          </w:rPr>
          <w:t>.1</w:t>
        </w:r>
        <w:r w:rsidRPr="001C0E1B">
          <w:rPr>
            <w:snapToGrid w:val="0"/>
          </w:rPr>
          <w:tab/>
          <w:t>Test Purpose and Environment</w:t>
        </w:r>
        <w:bookmarkEnd w:id="5"/>
      </w:ins>
    </w:p>
    <w:p w14:paraId="09BB16B2" w14:textId="77777777" w:rsidR="00515DAC" w:rsidRPr="001C0E1B" w:rsidRDefault="00515DAC" w:rsidP="00515DAC">
      <w:pPr>
        <w:rPr>
          <w:ins w:id="9" w:author="Ericsson, Venkat" w:date="2024-04-08T21:12:00Z"/>
          <w:rFonts w:cs="v4.2.0"/>
        </w:rPr>
      </w:pPr>
      <w:ins w:id="10" w:author="Ericsson, Venkat" w:date="2024-04-08T21:12:00Z">
        <w:r w:rsidRPr="001C0E1B">
          <w:rPr>
            <w:rFonts w:cs="v4.2.0"/>
          </w:rPr>
          <w:t xml:space="preserve">This test is to verify the requirement for </w:t>
        </w:r>
        <w:r w:rsidRPr="00706A28">
          <w:t xml:space="preserve">PDCCH-order RACH on </w:t>
        </w:r>
        <w:r>
          <w:t>neighbour cell</w:t>
        </w:r>
        <w:r w:rsidRPr="00706A28">
          <w:t xml:space="preserve"> in FR1</w:t>
        </w:r>
        <w:r w:rsidRPr="00FD6D14">
          <w:t xml:space="preserve"> </w:t>
        </w:r>
        <w:r>
          <w:t>when RACH BW is</w:t>
        </w:r>
        <w:r w:rsidRPr="00706A28">
          <w:t xml:space="preserve"> within active </w:t>
        </w:r>
        <w:r>
          <w:t xml:space="preserve">UL </w:t>
        </w:r>
        <w:r w:rsidRPr="00706A28">
          <w:t>BWP</w:t>
        </w:r>
        <w:r w:rsidRPr="001C0E1B">
          <w:rPr>
            <w:rFonts w:cs="v4.2.0"/>
          </w:rPr>
          <w:t xml:space="preserve"> specified </w:t>
        </w:r>
        <w:r w:rsidRPr="000A0733">
          <w:rPr>
            <w:rFonts w:cs="v4.2.0"/>
          </w:rPr>
          <w:t>in clause </w:t>
        </w:r>
        <w:r w:rsidRPr="000A0733">
          <w:rPr>
            <w:lang w:eastAsia="zh-CN"/>
          </w:rPr>
          <w:t>8.1 in 38.213 [3]</w:t>
        </w:r>
        <w:r>
          <w:rPr>
            <w:lang w:eastAsia="zh-CN"/>
          </w:rPr>
          <w:t xml:space="preserve"> and </w:t>
        </w:r>
        <w:r>
          <w:t xml:space="preserve">UE transmit timing in </w:t>
        </w:r>
        <w:proofErr w:type="spellStart"/>
        <w:r>
          <w:t>clasuse</w:t>
        </w:r>
        <w:proofErr w:type="spellEnd"/>
        <w:r>
          <w:t xml:space="preserve"> 7.1 for UE supporting [RACH-based early TA acquisition]</w:t>
        </w:r>
        <w:r w:rsidRPr="001C0E1B">
          <w:rPr>
            <w:rFonts w:cs="v4.2.0"/>
          </w:rPr>
          <w:t>.</w:t>
        </w:r>
      </w:ins>
    </w:p>
    <w:p w14:paraId="696267CE" w14:textId="77777777" w:rsidR="00515DAC" w:rsidRPr="001C0E1B" w:rsidRDefault="00515DAC" w:rsidP="00515DAC">
      <w:pPr>
        <w:pStyle w:val="Heading5"/>
        <w:rPr>
          <w:ins w:id="11" w:author="Ericsson, Venkat" w:date="2024-04-08T21:12:00Z"/>
          <w:snapToGrid w:val="0"/>
        </w:rPr>
      </w:pPr>
      <w:ins w:id="12" w:author="Ericsson, Venkat" w:date="2024-04-08T21:12:00Z">
        <w:r w:rsidRPr="001C0E1B">
          <w:rPr>
            <w:snapToGrid w:val="0"/>
          </w:rPr>
          <w:t>A.6.</w:t>
        </w:r>
        <w:r>
          <w:rPr>
            <w:snapToGrid w:val="0"/>
          </w:rPr>
          <w:t>5</w:t>
        </w:r>
        <w:r w:rsidRPr="001C0E1B">
          <w:rPr>
            <w:snapToGrid w:val="0"/>
          </w:rPr>
          <w:t>.</w:t>
        </w:r>
        <w:r>
          <w:rPr>
            <w:snapToGrid w:val="0"/>
          </w:rPr>
          <w:t>x</w:t>
        </w:r>
        <w:r w:rsidRPr="001C0E1B">
          <w:rPr>
            <w:snapToGrid w:val="0"/>
          </w:rPr>
          <w:t>.</w:t>
        </w:r>
        <w:r>
          <w:rPr>
            <w:snapToGrid w:val="0"/>
          </w:rPr>
          <w:t>1</w:t>
        </w:r>
        <w:r w:rsidRPr="001C0E1B">
          <w:rPr>
            <w:snapToGrid w:val="0"/>
          </w:rPr>
          <w:t>.2</w:t>
        </w:r>
        <w:r w:rsidRPr="001C0E1B">
          <w:rPr>
            <w:snapToGrid w:val="0"/>
          </w:rPr>
          <w:tab/>
          <w:t>Test Parameters</w:t>
        </w:r>
      </w:ins>
    </w:p>
    <w:p w14:paraId="7F352C10" w14:textId="77777777" w:rsidR="00515DAC" w:rsidRDefault="00515DAC" w:rsidP="00515DAC">
      <w:pPr>
        <w:rPr>
          <w:ins w:id="13" w:author="Ericsson, Venkat" w:date="2024-04-08T21:12:00Z"/>
        </w:rPr>
      </w:pPr>
      <w:ins w:id="14" w:author="Ericsson, Venkat" w:date="2024-04-08T21:12:00Z">
        <w:r w:rsidRPr="001C0E1B">
          <w:rPr>
            <w:rFonts w:cs="v4.2.0"/>
          </w:rPr>
          <w:t>Two cells are deployed in the test, which are FR1 PCell (Cell 1) and a FR1 neighbour cell (Cell 2) on the same frequency as the PCell.</w:t>
        </w:r>
        <w:r>
          <w:rPr>
            <w:rFonts w:hint="eastAsia"/>
            <w:lang w:eastAsia="zh-CN"/>
          </w:rPr>
          <w:t xml:space="preserve"> </w:t>
        </w:r>
        <w:r>
          <w:t>T</w:t>
        </w:r>
        <w:r w:rsidRPr="001C0E1B">
          <w:t xml:space="preserve">est configurations are </w:t>
        </w:r>
        <w:r>
          <w:t>given</w:t>
        </w:r>
        <w:r w:rsidRPr="001C0E1B">
          <w:t xml:space="preserve"> in table </w:t>
        </w:r>
        <w:r w:rsidRPr="001C0E1B">
          <w:rPr>
            <w:snapToGrid w:val="0"/>
          </w:rPr>
          <w:t>A.6.</w:t>
        </w:r>
        <w:r>
          <w:rPr>
            <w:snapToGrid w:val="0"/>
          </w:rPr>
          <w:t>5</w:t>
        </w:r>
        <w:r w:rsidRPr="001C0E1B">
          <w:rPr>
            <w:snapToGrid w:val="0"/>
          </w:rPr>
          <w:t>.</w:t>
        </w:r>
        <w:r>
          <w:rPr>
            <w:snapToGrid w:val="0"/>
          </w:rPr>
          <w:t>x</w:t>
        </w:r>
        <w:r w:rsidRPr="001C0E1B">
          <w:rPr>
            <w:snapToGrid w:val="0"/>
          </w:rPr>
          <w:t>.</w:t>
        </w:r>
        <w:r>
          <w:rPr>
            <w:snapToGrid w:val="0"/>
          </w:rPr>
          <w:t>1</w:t>
        </w:r>
        <w:r w:rsidRPr="001C0E1B">
          <w:rPr>
            <w:snapToGrid w:val="0"/>
          </w:rPr>
          <w:t>.2</w:t>
        </w:r>
        <w:r w:rsidRPr="001C0E1B">
          <w:t xml:space="preserve">-1. Both </w:t>
        </w:r>
        <w:r>
          <w:t>PDCCH order RACH</w:t>
        </w:r>
        <w:r w:rsidRPr="001C0E1B">
          <w:t xml:space="preserve"> delay</w:t>
        </w:r>
        <w:r>
          <w:t xml:space="preserve">, </w:t>
        </w:r>
        <w:r w:rsidRPr="00345445">
          <w:t>transmit timing requirement</w:t>
        </w:r>
        <w:r w:rsidRPr="001C0E1B">
          <w:t xml:space="preserve"> </w:t>
        </w:r>
        <w:r>
          <w:t xml:space="preserve">and the interruption requirements </w:t>
        </w:r>
        <w:r w:rsidRPr="001C0E1B">
          <w:rPr>
            <w:rFonts w:hint="eastAsia"/>
            <w:lang w:eastAsia="zh-CN"/>
          </w:rPr>
          <w:t>are</w:t>
        </w:r>
        <w:r w:rsidRPr="001C0E1B">
          <w:t xml:space="preserve"> tested by using the parameters in table </w:t>
        </w:r>
        <w:r w:rsidRPr="001C0E1B">
          <w:rPr>
            <w:snapToGrid w:val="0"/>
          </w:rPr>
          <w:t>A.6.</w:t>
        </w:r>
        <w:r>
          <w:rPr>
            <w:snapToGrid w:val="0"/>
          </w:rPr>
          <w:t>5</w:t>
        </w:r>
        <w:r w:rsidRPr="001C0E1B">
          <w:rPr>
            <w:snapToGrid w:val="0"/>
          </w:rPr>
          <w:t>.</w:t>
        </w:r>
        <w:r>
          <w:rPr>
            <w:snapToGrid w:val="0"/>
          </w:rPr>
          <w:t>x</w:t>
        </w:r>
        <w:r w:rsidRPr="001C0E1B">
          <w:rPr>
            <w:snapToGrid w:val="0"/>
          </w:rPr>
          <w:t>.</w:t>
        </w:r>
        <w:r>
          <w:rPr>
            <w:snapToGrid w:val="0"/>
          </w:rPr>
          <w:t>1</w:t>
        </w:r>
        <w:r w:rsidRPr="001C0E1B">
          <w:rPr>
            <w:snapToGrid w:val="0"/>
          </w:rPr>
          <w:t>.2</w:t>
        </w:r>
        <w:r w:rsidRPr="001C0E1B">
          <w:t xml:space="preserve">-2, and </w:t>
        </w:r>
        <w:r w:rsidRPr="001C0E1B">
          <w:rPr>
            <w:snapToGrid w:val="0"/>
          </w:rPr>
          <w:t>A.6.</w:t>
        </w:r>
        <w:r>
          <w:rPr>
            <w:snapToGrid w:val="0"/>
          </w:rPr>
          <w:t>5</w:t>
        </w:r>
        <w:r w:rsidRPr="001C0E1B">
          <w:rPr>
            <w:snapToGrid w:val="0"/>
          </w:rPr>
          <w:t>.</w:t>
        </w:r>
        <w:r>
          <w:rPr>
            <w:rFonts w:hint="eastAsia"/>
            <w:snapToGrid w:val="0"/>
            <w:lang w:eastAsia="zh-CN"/>
          </w:rPr>
          <w:t>x</w:t>
        </w:r>
        <w:r w:rsidRPr="001C0E1B">
          <w:rPr>
            <w:snapToGrid w:val="0"/>
          </w:rPr>
          <w:t>.</w:t>
        </w:r>
        <w:r>
          <w:rPr>
            <w:snapToGrid w:val="0"/>
          </w:rPr>
          <w:t>1</w:t>
        </w:r>
        <w:r w:rsidRPr="001C0E1B">
          <w:rPr>
            <w:snapToGrid w:val="0"/>
          </w:rPr>
          <w:t>.2</w:t>
        </w:r>
        <w:r w:rsidRPr="001C0E1B">
          <w:t>-3.</w:t>
        </w:r>
      </w:ins>
    </w:p>
    <w:p w14:paraId="35E86709" w14:textId="77777777" w:rsidR="00515DAC" w:rsidRPr="001C0E1B" w:rsidRDefault="00515DAC" w:rsidP="00515DAC">
      <w:pPr>
        <w:rPr>
          <w:ins w:id="15" w:author="Ericsson, Venkat" w:date="2024-04-08T21:12:00Z"/>
        </w:rPr>
      </w:pPr>
      <w:ins w:id="16" w:author="Ericsson, Venkat" w:date="2024-04-08T21:12:00Z">
        <w:r>
          <w:t>[This test contains 4 tests (test 1, 2, 3 and 4) and UE may have to pass one of the tests based on the conditions defined in this clause.]</w:t>
        </w:r>
      </w:ins>
    </w:p>
    <w:p w14:paraId="2FC59C9C" w14:textId="77777777" w:rsidR="00515DAC" w:rsidRPr="00EB7312" w:rsidRDefault="00515DAC" w:rsidP="00515DAC">
      <w:pPr>
        <w:rPr>
          <w:ins w:id="17" w:author="Ericsson, Venkat" w:date="2024-04-08T21:12:00Z"/>
        </w:rPr>
      </w:pPr>
      <w:ins w:id="18" w:author="Ericsson, Venkat" w:date="2024-04-08T21:12:00Z">
        <w:r>
          <w:t xml:space="preserve">In test 1, </w:t>
        </w:r>
        <w:proofErr w:type="spellStart"/>
        <w:r>
          <w:t>ioint</w:t>
        </w:r>
        <w:proofErr w:type="spellEnd"/>
        <w:r>
          <w:t xml:space="preserve"> TCI state configuration as defined in Table </w:t>
        </w:r>
        <w:r>
          <w:rPr>
            <w:snapToGrid w:val="0"/>
          </w:rPr>
          <w:t>A.6.5.x.1.2</w:t>
        </w:r>
        <w:r>
          <w:t>-2 is provided.  In test 2, separate TCI state configuration as defined in Table</w:t>
        </w:r>
        <w:r>
          <w:rPr>
            <w:snapToGrid w:val="0"/>
          </w:rPr>
          <w:t xml:space="preserve"> A.6.5.x.1.2</w:t>
        </w:r>
        <w:r>
          <w:t>-2 is provided. In test 3, no candidate TCI state configuration are configured as in Table</w:t>
        </w:r>
        <w:r>
          <w:rPr>
            <w:snapToGrid w:val="0"/>
          </w:rPr>
          <w:t xml:space="preserve"> A.6.5.x.1.2</w:t>
        </w:r>
        <w:r>
          <w:t xml:space="preserve">-2. If a UE supports </w:t>
        </w:r>
        <w:r>
          <w:rPr>
            <w:i/>
            <w:iCs/>
          </w:rPr>
          <w:t>ltm-MAC-CE-JointTCI-r18</w:t>
        </w:r>
        <w:r>
          <w:t xml:space="preserve">, it is only required to pass test 1. If a UE supports </w:t>
        </w:r>
        <w:r>
          <w:rPr>
            <w:i/>
            <w:iCs/>
          </w:rPr>
          <w:t>ltm-MAC-CE-SeparateTCI-r18</w:t>
        </w:r>
        <w:r>
          <w:t xml:space="preserve"> and does not support </w:t>
        </w:r>
        <w:r>
          <w:rPr>
            <w:i/>
            <w:iCs/>
          </w:rPr>
          <w:t>ltm-MAC-CE-JointTCI-r18</w:t>
        </w:r>
        <w:r>
          <w:t xml:space="preserve">, it is only required to pass test 2. If a UE supports neither </w:t>
        </w:r>
        <w:r>
          <w:rPr>
            <w:i/>
            <w:iCs/>
          </w:rPr>
          <w:t>ltm-MAC-CE-SeparateTCI-r18</w:t>
        </w:r>
        <w:r>
          <w:t xml:space="preserve"> nor </w:t>
        </w:r>
        <w:r>
          <w:rPr>
            <w:i/>
            <w:iCs/>
          </w:rPr>
          <w:t>ltm-MAC-CE-JointTCI-r18</w:t>
        </w:r>
        <w:r>
          <w:t>, it is only required to pass test 3.</w:t>
        </w:r>
      </w:ins>
    </w:p>
    <w:p w14:paraId="4B15EC6E" w14:textId="77777777" w:rsidR="00515DAC" w:rsidRDefault="00515DAC" w:rsidP="00515DAC">
      <w:pPr>
        <w:rPr>
          <w:ins w:id="19" w:author="Ericsson, Venkat" w:date="2024-04-08T21:12:00Z"/>
        </w:rPr>
      </w:pPr>
      <w:ins w:id="20" w:author="Ericsson, Venkat" w:date="2024-04-08T21:12:00Z">
        <w:r w:rsidRPr="001C0E1B">
          <w:rPr>
            <w:rFonts w:cs="v4.2.0"/>
          </w:rPr>
          <w:t>The test consists of t</w:t>
        </w:r>
        <w:r>
          <w:rPr>
            <w:rFonts w:cs="v4.2.0"/>
          </w:rPr>
          <w:t>wo</w:t>
        </w:r>
        <w:r w:rsidRPr="001C0E1B">
          <w:rPr>
            <w:rFonts w:cs="v4.2.0"/>
          </w:rPr>
          <w:t xml:space="preserve"> successive time periods, with time durations of T1</w:t>
        </w:r>
        <w:r>
          <w:rPr>
            <w:rFonts w:cs="v4.2.0"/>
          </w:rPr>
          <w:t xml:space="preserve"> </w:t>
        </w:r>
        <w:r w:rsidRPr="001C0E1B">
          <w:rPr>
            <w:rFonts w:cs="v4.2.0"/>
          </w:rPr>
          <w:t>and T</w:t>
        </w:r>
        <w:r>
          <w:rPr>
            <w:rFonts w:cs="v4.2.0"/>
          </w:rPr>
          <w:t>2</w:t>
        </w:r>
        <w:r w:rsidRPr="001C0E1B">
          <w:rPr>
            <w:rFonts w:cs="v4.2.0"/>
          </w:rPr>
          <w:t xml:space="preserve"> respectively. </w:t>
        </w:r>
        <w:r w:rsidRPr="008B45E5">
          <w:rPr>
            <w:rFonts w:eastAsia="Batang"/>
          </w:rPr>
          <w:t>No gap patterns are configured in the test case</w:t>
        </w:r>
        <w:r w:rsidRPr="008B45E5">
          <w:t>.</w:t>
        </w:r>
        <w:r w:rsidRPr="001C0E1B">
          <w:t xml:space="preserve"> </w:t>
        </w:r>
      </w:ins>
    </w:p>
    <w:p w14:paraId="231C170C" w14:textId="77777777" w:rsidR="00515DAC" w:rsidRDefault="00515DAC" w:rsidP="00515DAC">
      <w:pPr>
        <w:rPr>
          <w:ins w:id="21" w:author="Ericsson, Venkat" w:date="2024-04-08T21:12:00Z"/>
          <w:lang w:eastAsia="en-GB"/>
        </w:rPr>
      </w:pPr>
      <w:ins w:id="22" w:author="Ericsson, Venkat" w:date="2024-04-08T21:12:00Z">
        <w:r>
          <w:t xml:space="preserve">Prior to the start of the time duration T1, </w:t>
        </w:r>
      </w:ins>
    </w:p>
    <w:p w14:paraId="07ACEE18" w14:textId="77777777" w:rsidR="00515DAC" w:rsidRDefault="00515DAC" w:rsidP="00515DAC">
      <w:pPr>
        <w:pStyle w:val="B10"/>
        <w:rPr>
          <w:ins w:id="23" w:author="Ericsson, Venkat" w:date="2024-04-08T21:12:00Z"/>
        </w:rPr>
      </w:pPr>
      <w:ins w:id="24" w:author="Ericsson, Venkat" w:date="2024-04-08T21:12:00Z">
        <w:r>
          <w:t>-</w:t>
        </w:r>
        <w:r>
          <w:tab/>
          <w:t>UE is connected to Cell 1 (PCell) on radio channel 1 (PCC).</w:t>
        </w:r>
      </w:ins>
    </w:p>
    <w:p w14:paraId="1036D42E" w14:textId="77777777" w:rsidR="00515DAC" w:rsidRDefault="00515DAC" w:rsidP="00515DAC">
      <w:pPr>
        <w:ind w:left="568" w:hanging="284"/>
        <w:rPr>
          <w:ins w:id="25" w:author="Ericsson, Venkat" w:date="2024-04-08T21:12:00Z"/>
          <w:i/>
        </w:rPr>
      </w:pPr>
      <w:ins w:id="26" w:author="Ericsson, Venkat" w:date="2024-04-08T21:12:00Z">
        <w:r>
          <w:t>-</w:t>
        </w:r>
        <w:r>
          <w:tab/>
          <w:t xml:space="preserve">UE is provided with </w:t>
        </w:r>
        <w:r w:rsidRPr="00F01B6B">
          <w:rPr>
            <w:i/>
            <w:iCs/>
            <w:lang w:eastAsia="ja-JP"/>
          </w:rPr>
          <w:t>LTM-Candidate-r18</w:t>
        </w:r>
        <w:r w:rsidRPr="00E24D53">
          <w:rPr>
            <w:lang w:eastAsia="ja-JP"/>
          </w:rPr>
          <w:t xml:space="preserve"> for Cell 2</w:t>
        </w:r>
        <w:r>
          <w:rPr>
            <w:i/>
          </w:rPr>
          <w:t>.</w:t>
        </w:r>
      </w:ins>
    </w:p>
    <w:p w14:paraId="2276AACD" w14:textId="77777777" w:rsidR="00515DAC" w:rsidRDefault="00515DAC" w:rsidP="00515DAC">
      <w:pPr>
        <w:ind w:left="568" w:hanging="284"/>
        <w:rPr>
          <w:ins w:id="27" w:author="Ericsson, Venkat" w:date="2024-04-08T21:12:00Z"/>
          <w:rFonts w:cs="v4.2.0"/>
        </w:rPr>
      </w:pPr>
      <w:ins w:id="28" w:author="Ericsson, Venkat" w:date="2024-04-08T21:12:00Z">
        <w:r>
          <w:t>-</w:t>
        </w:r>
        <w:r>
          <w:tab/>
        </w:r>
        <w:r>
          <w:rPr>
            <w:rFonts w:cs="v4.2.0"/>
            <w:lang w:eastAsia="zh-CN"/>
          </w:rPr>
          <w:t>A</w:t>
        </w:r>
        <w:r>
          <w:rPr>
            <w:rFonts w:cs="v4.2.0"/>
          </w:rPr>
          <w:t xml:space="preserve"> measurement object is configured for the frequency of the PCell, and it is indicated to the UE that event-triggered reporting with Event A3 is used.</w:t>
        </w:r>
      </w:ins>
    </w:p>
    <w:p w14:paraId="3D8335E4" w14:textId="77777777" w:rsidR="00515DAC" w:rsidRDefault="00515DAC" w:rsidP="00515DAC">
      <w:pPr>
        <w:ind w:left="568" w:hanging="284"/>
        <w:rPr>
          <w:ins w:id="29" w:author="Ericsson, Venkat" w:date="2024-04-08T21:12:00Z"/>
        </w:rPr>
      </w:pPr>
      <w:ins w:id="30" w:author="Ericsson, Venkat" w:date="2024-04-08T21:12:00Z">
        <w:r>
          <w:t>-</w:t>
        </w:r>
        <w:r>
          <w:tab/>
          <w:t>UE is configured with SSB-based L1-RSRP measurements and periodic L1-RSRP measurement reports on candidate cell (Cell 2) in PUCCH format 2.</w:t>
        </w:r>
      </w:ins>
    </w:p>
    <w:p w14:paraId="6DB7473D" w14:textId="77777777" w:rsidR="00515DAC" w:rsidRPr="00F01B6B" w:rsidRDefault="00515DAC" w:rsidP="00515DAC">
      <w:pPr>
        <w:pStyle w:val="B10"/>
        <w:rPr>
          <w:ins w:id="31" w:author="Ericsson, Venkat" w:date="2024-04-08T21:12:00Z"/>
          <w:rFonts w:cs="v4.2.0"/>
        </w:rPr>
      </w:pPr>
      <w:ins w:id="32" w:author="Ericsson, Venkat" w:date="2024-04-08T21:12:00Z">
        <w:r>
          <w:t>-</w:t>
        </w:r>
        <w:r>
          <w:tab/>
          <w:t xml:space="preserve">For tests 1, 2, 3, </w:t>
        </w:r>
        <w:r>
          <w:rPr>
            <w:rFonts w:cs="v4.2.0"/>
          </w:rPr>
          <w:t>t</w:t>
        </w:r>
        <w:r w:rsidRPr="001C0E1B">
          <w:rPr>
            <w:rFonts w:cs="v4.2.0"/>
          </w:rPr>
          <w:t>he UE</w:t>
        </w:r>
        <w:r w:rsidRPr="000F7346">
          <w:rPr>
            <w:rFonts w:cs="v4.2.0"/>
          </w:rPr>
          <w:t xml:space="preserve"> has </w:t>
        </w:r>
        <w:r>
          <w:rPr>
            <w:rFonts w:cs="v4.2.0"/>
          </w:rPr>
          <w:t>reported</w:t>
        </w:r>
        <w:r w:rsidRPr="000F7346">
          <w:rPr>
            <w:rFonts w:cs="v4.2.0"/>
          </w:rPr>
          <w:t xml:space="preserve"> L3 measurement </w:t>
        </w:r>
        <w:r>
          <w:rPr>
            <w:rFonts w:cs="v4.2.0"/>
          </w:rPr>
          <w:t xml:space="preserve">results </w:t>
        </w:r>
        <w:r w:rsidRPr="000F7346">
          <w:rPr>
            <w:rFonts w:cs="v4.2.0"/>
          </w:rPr>
          <w:t>and</w:t>
        </w:r>
        <w:r>
          <w:rPr>
            <w:rFonts w:cs="v4.2.0"/>
          </w:rPr>
          <w:t xml:space="preserve"> performed</w:t>
        </w:r>
        <w:r w:rsidRPr="000F7346">
          <w:rPr>
            <w:rFonts w:cs="v4.2.0"/>
          </w:rPr>
          <w:t xml:space="preserve"> </w:t>
        </w:r>
        <w:r>
          <w:rPr>
            <w:rFonts w:cs="v4.2.0"/>
          </w:rPr>
          <w:t xml:space="preserve">SSB based </w:t>
        </w:r>
        <w:r w:rsidRPr="000F7346">
          <w:rPr>
            <w:rFonts w:cs="v4.2.0"/>
          </w:rPr>
          <w:t>L1</w:t>
        </w:r>
        <w:r>
          <w:rPr>
            <w:rFonts w:cs="v4.2.0"/>
          </w:rPr>
          <w:t>-RSRP</w:t>
        </w:r>
        <w:r w:rsidRPr="000F7346">
          <w:rPr>
            <w:rFonts w:cs="v4.2.0"/>
          </w:rPr>
          <w:t xml:space="preserve"> measurement on cell</w:t>
        </w:r>
        <w:r>
          <w:rPr>
            <w:rFonts w:cs="v4.2.0"/>
          </w:rPr>
          <w:t xml:space="preserve"> 2</w:t>
        </w:r>
        <w:r w:rsidRPr="000F7346">
          <w:rPr>
            <w:rFonts w:cs="v4.2.0"/>
          </w:rPr>
          <w:t>.</w:t>
        </w:r>
        <w:r>
          <w:rPr>
            <w:rFonts w:cs="v4.2.0"/>
          </w:rPr>
          <w:t xml:space="preserve"> [For test 4, t</w:t>
        </w:r>
        <w:r w:rsidRPr="001C0E1B">
          <w:rPr>
            <w:rFonts w:cs="v4.2.0"/>
          </w:rPr>
          <w:t>he UE</w:t>
        </w:r>
        <w:r w:rsidRPr="000F7346">
          <w:rPr>
            <w:rFonts w:cs="v4.2.0"/>
          </w:rPr>
          <w:t xml:space="preserve"> has </w:t>
        </w:r>
        <w:r>
          <w:rPr>
            <w:rFonts w:cs="v4.2.0"/>
          </w:rPr>
          <w:t>reported</w:t>
        </w:r>
        <w:r w:rsidRPr="000F7346">
          <w:rPr>
            <w:rFonts w:cs="v4.2.0"/>
          </w:rPr>
          <w:t xml:space="preserve"> L3 measurement </w:t>
        </w:r>
        <w:r>
          <w:rPr>
            <w:rFonts w:cs="v4.2.0"/>
          </w:rPr>
          <w:t>results.]</w:t>
        </w:r>
      </w:ins>
    </w:p>
    <w:p w14:paraId="2B34E014" w14:textId="77777777" w:rsidR="00515DAC" w:rsidRDefault="00515DAC" w:rsidP="00515DAC">
      <w:pPr>
        <w:rPr>
          <w:ins w:id="33" w:author="Ericsson, Venkat" w:date="2024-04-08T21:12:00Z"/>
          <w:rFonts w:cs="v4.2.0"/>
        </w:rPr>
      </w:pPr>
      <w:ins w:id="34" w:author="Ericsson, Venkat" w:date="2024-04-08T21:12:00Z">
        <w:r>
          <w:t xml:space="preserve">In test 1, 2 and 3, T1 starts from UE transmitting a valid L1 report on cell 2. In test 1 and test 2, </w:t>
        </w:r>
        <w:r>
          <w:rPr>
            <w:rFonts w:cs="v4.2.0"/>
          </w:rPr>
          <w:t>a</w:t>
        </w:r>
        <w:r w:rsidRPr="002924D7">
          <w:rPr>
            <w:rFonts w:cs="v4.2.0"/>
          </w:rPr>
          <w:t>fter receiving the first L1 report on cell 2 during T1, the</w:t>
        </w:r>
        <w:r w:rsidRPr="00A9048F">
          <w:t xml:space="preserve"> </w:t>
        </w:r>
        <w:r>
          <w:t>test equipment</w:t>
        </w:r>
        <w:r w:rsidRPr="002924D7">
          <w:rPr>
            <w:rFonts w:cs="v4.2.0"/>
          </w:rPr>
          <w:t xml:space="preserve"> sends TCI state activation MAC CE to active TCI state of cell 2 in no later than 100ms. In test 1, </w:t>
        </w:r>
        <w:r w:rsidRPr="002924D7">
          <w:t>CandidateTCI-State#1 is activated. In test 2, CandidateTCI-State#1 and CandidateTCI-UL-State#1 are activated.</w:t>
        </w:r>
        <w:r>
          <w:rPr>
            <w:rFonts w:cs="v4.2.0"/>
          </w:rPr>
          <w:t xml:space="preserve"> In test 3, </w:t>
        </w:r>
        <w:r>
          <w:t>test equipment</w:t>
        </w:r>
        <w:r>
          <w:rPr>
            <w:rFonts w:cs="v4.2.0"/>
          </w:rPr>
          <w:t xml:space="preserve"> shall not send </w:t>
        </w:r>
        <w:r w:rsidRPr="005211EC">
          <w:rPr>
            <w:rFonts w:cs="v4.2.0"/>
          </w:rPr>
          <w:t>TCI state activation</w:t>
        </w:r>
        <w:r w:rsidRPr="001C0E1B">
          <w:rPr>
            <w:rFonts w:cs="v4.2.0"/>
          </w:rPr>
          <w:t xml:space="preserve"> </w:t>
        </w:r>
        <w:r>
          <w:rPr>
            <w:rFonts w:cs="v4.2.0"/>
          </w:rPr>
          <w:t xml:space="preserve">MAC CE to active TCI state of </w:t>
        </w:r>
        <w:r w:rsidRPr="001C0E1B">
          <w:rPr>
            <w:rFonts w:cs="v4.2.0"/>
          </w:rPr>
          <w:t>cell 2</w:t>
        </w:r>
        <w:r>
          <w:rPr>
            <w:rFonts w:cs="v4.2.0"/>
          </w:rPr>
          <w:t xml:space="preserve">. </w:t>
        </w:r>
      </w:ins>
    </w:p>
    <w:p w14:paraId="26852EEB" w14:textId="77777777" w:rsidR="00515DAC" w:rsidRDefault="00515DAC" w:rsidP="00515DAC">
      <w:pPr>
        <w:rPr>
          <w:ins w:id="35" w:author="Ericsson, Venkat" w:date="2024-04-08T21:12:00Z"/>
          <w:rFonts w:cs="v4.2.0"/>
        </w:rPr>
      </w:pPr>
      <w:ins w:id="36" w:author="Ericsson, Venkat" w:date="2024-04-08T21:12:00Z">
        <w:r>
          <w:rPr>
            <w:rFonts w:cs="v4.2.0"/>
          </w:rPr>
          <w:t xml:space="preserve">[In test 4, </w:t>
        </w:r>
        <w:proofErr w:type="spellStart"/>
        <w:r>
          <w:rPr>
            <w:rFonts w:cs="v4.2.0"/>
          </w:rPr>
          <w:t>candiate</w:t>
        </w:r>
        <w:proofErr w:type="spellEnd"/>
        <w:r>
          <w:rPr>
            <w:rFonts w:cs="v4.2.0"/>
          </w:rPr>
          <w:t xml:space="preserve"> TCI state is unknown. </w:t>
        </w:r>
        <w:r>
          <w:t>T1 starts from UE transmitting a valid L3 report on cell 2. Definition of unknown TCI state is FFS. Joint or separate TCI state configuration depend on the UE capability as in other tests]</w:t>
        </w:r>
      </w:ins>
    </w:p>
    <w:p w14:paraId="5E65A411" w14:textId="77777777" w:rsidR="00515DAC" w:rsidRPr="00D91CAE" w:rsidRDefault="00515DAC" w:rsidP="00515DAC">
      <w:pPr>
        <w:rPr>
          <w:ins w:id="37" w:author="Ericsson, Venkat" w:date="2024-04-08T21:12:00Z"/>
          <w:rFonts w:cs="v4.2.0"/>
        </w:rPr>
      </w:pPr>
      <w:ins w:id="38" w:author="Ericsson, Venkat" w:date="2024-04-08T21:12:00Z">
        <w:r w:rsidRPr="0091490A">
          <w:rPr>
            <w:rFonts w:cs="v4.2.0"/>
          </w:rPr>
          <w:t>The start of T</w:t>
        </w:r>
        <w:r>
          <w:rPr>
            <w:rFonts w:cs="v4.2.0"/>
          </w:rPr>
          <w:t>2</w:t>
        </w:r>
        <w:r w:rsidRPr="0091490A">
          <w:rPr>
            <w:rFonts w:cs="v4.2.0"/>
          </w:rPr>
          <w:t xml:space="preserve"> is the instant when </w:t>
        </w:r>
        <w:r>
          <w:rPr>
            <w:rFonts w:cs="v4.2.0"/>
          </w:rPr>
          <w:t>PDCCH order to trigger PRACH transmission on Cell 2</w:t>
        </w:r>
        <w:r w:rsidRPr="0091490A">
          <w:rPr>
            <w:rFonts w:cs="v4.2.0"/>
          </w:rPr>
          <w:t xml:space="preserve"> is sent to the UE</w:t>
        </w:r>
        <w:r>
          <w:rPr>
            <w:rFonts w:cs="v4.2.0"/>
          </w:rPr>
          <w:t xml:space="preserve">. </w:t>
        </w:r>
      </w:ins>
    </w:p>
    <w:p w14:paraId="7C5410F1" w14:textId="77777777" w:rsidR="00515DAC" w:rsidRPr="001C0E1B" w:rsidRDefault="00515DAC" w:rsidP="00515DAC">
      <w:pPr>
        <w:pStyle w:val="TH"/>
        <w:rPr>
          <w:ins w:id="39" w:author="Ericsson, Venkat" w:date="2024-04-08T21:12:00Z"/>
          <w:lang w:eastAsia="zh-CN"/>
        </w:rPr>
      </w:pPr>
      <w:ins w:id="40" w:author="Ericsson, Venkat" w:date="2024-04-08T21:12:00Z">
        <w:r w:rsidRPr="001C0E1B">
          <w:lastRenderedPageBreak/>
          <w:t xml:space="preserve">Table </w:t>
        </w:r>
        <w:r w:rsidRPr="001C0E1B">
          <w:rPr>
            <w:snapToGrid w:val="0"/>
          </w:rPr>
          <w:t>A.6.</w:t>
        </w:r>
        <w:r>
          <w:rPr>
            <w:snapToGrid w:val="0"/>
          </w:rPr>
          <w:t>5</w:t>
        </w:r>
        <w:r w:rsidRPr="001C0E1B">
          <w:rPr>
            <w:snapToGrid w:val="0"/>
          </w:rPr>
          <w:t>.</w:t>
        </w:r>
        <w:r>
          <w:rPr>
            <w:snapToGrid w:val="0"/>
          </w:rPr>
          <w:t>x</w:t>
        </w:r>
        <w:r w:rsidRPr="001C0E1B">
          <w:rPr>
            <w:snapToGrid w:val="0"/>
          </w:rPr>
          <w:t>.</w:t>
        </w:r>
        <w:r>
          <w:rPr>
            <w:snapToGrid w:val="0"/>
          </w:rPr>
          <w:t>1</w:t>
        </w:r>
        <w:r w:rsidRPr="001C0E1B">
          <w:rPr>
            <w:snapToGrid w:val="0"/>
          </w:rPr>
          <w:t>.2</w:t>
        </w:r>
        <w:r w:rsidRPr="001C0E1B">
          <w:t xml:space="preserve">-1: </w:t>
        </w:r>
        <w:r>
          <w:t xml:space="preserve">PDCCH order RACH on </w:t>
        </w:r>
        <w:proofErr w:type="spellStart"/>
        <w:r>
          <w:t>Neighbor</w:t>
        </w:r>
        <w:proofErr w:type="spellEnd"/>
        <w:r>
          <w:t xml:space="preserve"> cell </w:t>
        </w:r>
        <w:r>
          <w:rPr>
            <w:snapToGrid w:val="0"/>
          </w:rPr>
          <w:t>in</w:t>
        </w:r>
        <w:r w:rsidRPr="001C0E1B">
          <w:rPr>
            <w:snapToGrid w:val="0"/>
          </w:rPr>
          <w:t xml:space="preserve">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15DAC" w:rsidRPr="001C0E1B" w14:paraId="11A81BBA" w14:textId="77777777" w:rsidTr="00DB7AA9">
        <w:trPr>
          <w:ins w:id="41" w:author="Ericsson, Venkat" w:date="2024-04-08T21:12:00Z"/>
        </w:trPr>
        <w:tc>
          <w:tcPr>
            <w:tcW w:w="2330" w:type="dxa"/>
            <w:shd w:val="clear" w:color="auto" w:fill="auto"/>
          </w:tcPr>
          <w:p w14:paraId="401AD58D" w14:textId="77777777" w:rsidR="00515DAC" w:rsidRPr="001C0E1B" w:rsidRDefault="00515DAC" w:rsidP="00DB7AA9">
            <w:pPr>
              <w:pStyle w:val="TAH"/>
              <w:rPr>
                <w:ins w:id="42" w:author="Ericsson, Venkat" w:date="2024-04-08T21:12:00Z"/>
              </w:rPr>
            </w:pPr>
            <w:ins w:id="43" w:author="Ericsson, Venkat" w:date="2024-04-08T21:12:00Z">
              <w:r w:rsidRPr="001C0E1B">
                <w:t>Config</w:t>
              </w:r>
            </w:ins>
          </w:p>
        </w:tc>
        <w:tc>
          <w:tcPr>
            <w:tcW w:w="7299" w:type="dxa"/>
            <w:shd w:val="clear" w:color="auto" w:fill="auto"/>
          </w:tcPr>
          <w:p w14:paraId="607F608E" w14:textId="77777777" w:rsidR="00515DAC" w:rsidRPr="001C0E1B" w:rsidRDefault="00515DAC" w:rsidP="00DB7AA9">
            <w:pPr>
              <w:pStyle w:val="TAH"/>
              <w:rPr>
                <w:ins w:id="44" w:author="Ericsson, Venkat" w:date="2024-04-08T21:12:00Z"/>
              </w:rPr>
            </w:pPr>
            <w:ins w:id="45" w:author="Ericsson, Venkat" w:date="2024-04-08T21:12:00Z">
              <w:r w:rsidRPr="001C0E1B">
                <w:t>Description</w:t>
              </w:r>
            </w:ins>
          </w:p>
        </w:tc>
      </w:tr>
      <w:tr w:rsidR="00515DAC" w:rsidRPr="001C0E1B" w14:paraId="55B79E34" w14:textId="77777777" w:rsidTr="00DB7AA9">
        <w:trPr>
          <w:ins w:id="46" w:author="Ericsson, Venkat" w:date="2024-04-08T21:12:00Z"/>
        </w:trPr>
        <w:tc>
          <w:tcPr>
            <w:tcW w:w="2330" w:type="dxa"/>
            <w:shd w:val="clear" w:color="auto" w:fill="auto"/>
          </w:tcPr>
          <w:p w14:paraId="793C76DF" w14:textId="77777777" w:rsidR="00515DAC" w:rsidRPr="001C0E1B" w:rsidRDefault="00515DAC" w:rsidP="00DB7AA9">
            <w:pPr>
              <w:pStyle w:val="TAL"/>
              <w:rPr>
                <w:ins w:id="47" w:author="Ericsson, Venkat" w:date="2024-04-08T21:12:00Z"/>
              </w:rPr>
            </w:pPr>
            <w:ins w:id="48" w:author="Ericsson, Venkat" w:date="2024-04-08T21:12:00Z">
              <w:r w:rsidRPr="001C0E1B">
                <w:t>1</w:t>
              </w:r>
            </w:ins>
          </w:p>
        </w:tc>
        <w:tc>
          <w:tcPr>
            <w:tcW w:w="7299" w:type="dxa"/>
            <w:shd w:val="clear" w:color="auto" w:fill="auto"/>
          </w:tcPr>
          <w:p w14:paraId="1FA95415" w14:textId="77777777" w:rsidR="00515DAC" w:rsidRPr="001C0E1B" w:rsidRDefault="00515DAC" w:rsidP="00DB7AA9">
            <w:pPr>
              <w:pStyle w:val="TAL"/>
              <w:rPr>
                <w:ins w:id="49" w:author="Ericsson, Venkat" w:date="2024-04-08T21:12:00Z"/>
              </w:rPr>
            </w:pPr>
            <w:ins w:id="50" w:author="Ericsson, Venkat" w:date="2024-04-08T21:12:00Z">
              <w:r w:rsidRPr="001C0E1B">
                <w:t>Source cell: NR 15 kHz SSB SCS, 10 MHz bandwidth, FDD duplex mode</w:t>
              </w:r>
            </w:ins>
          </w:p>
          <w:p w14:paraId="3E0B61E7" w14:textId="77777777" w:rsidR="00515DAC" w:rsidRPr="001C0E1B" w:rsidRDefault="00515DAC" w:rsidP="00DB7AA9">
            <w:pPr>
              <w:pStyle w:val="TAL"/>
              <w:rPr>
                <w:ins w:id="51" w:author="Ericsson, Venkat" w:date="2024-04-08T21:12:00Z"/>
              </w:rPr>
            </w:pPr>
            <w:ins w:id="52" w:author="Ericsson, Venkat" w:date="2024-04-08T21:12:00Z">
              <w:r>
                <w:t>Candidate</w:t>
              </w:r>
              <w:r w:rsidRPr="001C0E1B">
                <w:t xml:space="preserve"> cell: NR 15 kHz SSB SCS, 10 MHz bandwidth, FDD duplex mode</w:t>
              </w:r>
            </w:ins>
          </w:p>
        </w:tc>
      </w:tr>
      <w:tr w:rsidR="00515DAC" w:rsidRPr="001C0E1B" w14:paraId="632BC366" w14:textId="77777777" w:rsidTr="00DB7AA9">
        <w:trPr>
          <w:ins w:id="53" w:author="Ericsson, Venkat" w:date="2024-04-08T21:12:00Z"/>
        </w:trPr>
        <w:tc>
          <w:tcPr>
            <w:tcW w:w="2330" w:type="dxa"/>
            <w:shd w:val="clear" w:color="auto" w:fill="auto"/>
          </w:tcPr>
          <w:p w14:paraId="003D0F14" w14:textId="77777777" w:rsidR="00515DAC" w:rsidRPr="001C0E1B" w:rsidRDefault="00515DAC" w:rsidP="00DB7AA9">
            <w:pPr>
              <w:pStyle w:val="TAL"/>
              <w:rPr>
                <w:ins w:id="54" w:author="Ericsson, Venkat" w:date="2024-04-08T21:12:00Z"/>
              </w:rPr>
            </w:pPr>
            <w:ins w:id="55" w:author="Ericsson, Venkat" w:date="2024-04-08T21:12:00Z">
              <w:r w:rsidRPr="001C0E1B">
                <w:t>2</w:t>
              </w:r>
            </w:ins>
          </w:p>
        </w:tc>
        <w:tc>
          <w:tcPr>
            <w:tcW w:w="7299" w:type="dxa"/>
            <w:shd w:val="clear" w:color="auto" w:fill="auto"/>
          </w:tcPr>
          <w:p w14:paraId="4178321B" w14:textId="77777777" w:rsidR="00515DAC" w:rsidRPr="001C0E1B" w:rsidRDefault="00515DAC" w:rsidP="00DB7AA9">
            <w:pPr>
              <w:pStyle w:val="TAL"/>
              <w:rPr>
                <w:ins w:id="56" w:author="Ericsson, Venkat" w:date="2024-04-08T21:12:00Z"/>
              </w:rPr>
            </w:pPr>
            <w:ins w:id="57" w:author="Ericsson, Venkat" w:date="2024-04-08T21:12:00Z">
              <w:r w:rsidRPr="001C0E1B">
                <w:t>Source cell: NR 15 kHz SSB SCS, 10 MHz bandwidth, TDD duplex mode</w:t>
              </w:r>
            </w:ins>
          </w:p>
          <w:p w14:paraId="3B27065C" w14:textId="77777777" w:rsidR="00515DAC" w:rsidRPr="001C0E1B" w:rsidRDefault="00515DAC" w:rsidP="00DB7AA9">
            <w:pPr>
              <w:pStyle w:val="TAL"/>
              <w:rPr>
                <w:ins w:id="58" w:author="Ericsson, Venkat" w:date="2024-04-08T21:12:00Z"/>
              </w:rPr>
            </w:pPr>
            <w:ins w:id="59" w:author="Ericsson, Venkat" w:date="2024-04-08T21:12:00Z">
              <w:r>
                <w:t>Candidate</w:t>
              </w:r>
              <w:r w:rsidRPr="001C0E1B">
                <w:t xml:space="preserve"> cell: NR 15 kHz SSB SCS, 10 MHz bandwidth, TDD duplex mode</w:t>
              </w:r>
            </w:ins>
          </w:p>
        </w:tc>
      </w:tr>
      <w:tr w:rsidR="00515DAC" w:rsidRPr="001C0E1B" w14:paraId="7FF07821" w14:textId="77777777" w:rsidTr="00DB7AA9">
        <w:trPr>
          <w:ins w:id="60" w:author="Ericsson, Venkat" w:date="2024-04-08T21:12:00Z"/>
        </w:trPr>
        <w:tc>
          <w:tcPr>
            <w:tcW w:w="2330" w:type="dxa"/>
            <w:shd w:val="clear" w:color="auto" w:fill="auto"/>
          </w:tcPr>
          <w:p w14:paraId="20F400F0" w14:textId="77777777" w:rsidR="00515DAC" w:rsidRPr="001C0E1B" w:rsidRDefault="00515DAC" w:rsidP="00DB7AA9">
            <w:pPr>
              <w:pStyle w:val="TAL"/>
              <w:rPr>
                <w:ins w:id="61" w:author="Ericsson, Venkat" w:date="2024-04-08T21:12:00Z"/>
              </w:rPr>
            </w:pPr>
            <w:ins w:id="62" w:author="Ericsson, Venkat" w:date="2024-04-08T21:12:00Z">
              <w:r w:rsidRPr="001C0E1B">
                <w:t>3</w:t>
              </w:r>
            </w:ins>
          </w:p>
        </w:tc>
        <w:tc>
          <w:tcPr>
            <w:tcW w:w="7299" w:type="dxa"/>
            <w:shd w:val="clear" w:color="auto" w:fill="auto"/>
          </w:tcPr>
          <w:p w14:paraId="4BD4CBB5" w14:textId="77777777" w:rsidR="00515DAC" w:rsidRPr="001C0E1B" w:rsidRDefault="00515DAC" w:rsidP="00DB7AA9">
            <w:pPr>
              <w:pStyle w:val="TAL"/>
              <w:rPr>
                <w:ins w:id="63" w:author="Ericsson, Venkat" w:date="2024-04-08T21:12:00Z"/>
              </w:rPr>
            </w:pPr>
            <w:ins w:id="64" w:author="Ericsson, Venkat" w:date="2024-04-08T21:12:00Z">
              <w:r w:rsidRPr="001C0E1B">
                <w:t>Source cell: NR 30 kHz SSB SCS, 40 MHz bandwidth, TDD duplex mode</w:t>
              </w:r>
            </w:ins>
          </w:p>
          <w:p w14:paraId="3D97B466" w14:textId="77777777" w:rsidR="00515DAC" w:rsidRPr="001C0E1B" w:rsidRDefault="00515DAC" w:rsidP="00DB7AA9">
            <w:pPr>
              <w:pStyle w:val="TAL"/>
              <w:rPr>
                <w:ins w:id="65" w:author="Ericsson, Venkat" w:date="2024-04-08T21:12:00Z"/>
              </w:rPr>
            </w:pPr>
            <w:ins w:id="66" w:author="Ericsson, Venkat" w:date="2024-04-08T21:12:00Z">
              <w:r>
                <w:t>Candidate</w:t>
              </w:r>
              <w:r w:rsidRPr="001C0E1B">
                <w:t>: NR 30 kHz SSB SCS, 40 MHz bandwidth, TDD duplex mode</w:t>
              </w:r>
            </w:ins>
          </w:p>
        </w:tc>
      </w:tr>
      <w:tr w:rsidR="00515DAC" w:rsidRPr="001C0E1B" w14:paraId="1EF10B4B" w14:textId="77777777" w:rsidTr="00DB7AA9">
        <w:trPr>
          <w:ins w:id="67" w:author="Ericsson, Venkat" w:date="2024-04-08T21:12:00Z"/>
        </w:trPr>
        <w:tc>
          <w:tcPr>
            <w:tcW w:w="9629" w:type="dxa"/>
            <w:gridSpan w:val="2"/>
            <w:shd w:val="clear" w:color="auto" w:fill="auto"/>
          </w:tcPr>
          <w:p w14:paraId="473D8A57" w14:textId="77777777" w:rsidR="00515DAC" w:rsidRPr="001C0E1B" w:rsidRDefault="00515DAC" w:rsidP="00DB7AA9">
            <w:pPr>
              <w:pStyle w:val="TAN"/>
              <w:rPr>
                <w:ins w:id="68" w:author="Ericsson, Venkat" w:date="2024-04-08T21:12:00Z"/>
              </w:rPr>
            </w:pPr>
            <w:ins w:id="69" w:author="Ericsson, Venkat" w:date="2024-04-08T21:12:00Z">
              <w:r w:rsidRPr="001C0E1B">
                <w:t>Note:</w:t>
              </w:r>
              <w:r w:rsidRPr="001C0E1B">
                <w:tab/>
                <w:t>The UE is only required to be tested in one of the supported test configurations</w:t>
              </w:r>
            </w:ins>
          </w:p>
        </w:tc>
      </w:tr>
    </w:tbl>
    <w:p w14:paraId="204AEE00" w14:textId="77777777" w:rsidR="00515DAC" w:rsidRPr="001C0E1B" w:rsidRDefault="00515DAC" w:rsidP="00515DAC">
      <w:pPr>
        <w:rPr>
          <w:ins w:id="70" w:author="Ericsson, Venkat" w:date="2024-04-08T21:12:00Z"/>
          <w:rFonts w:cs="v4.2.0"/>
        </w:rPr>
      </w:pPr>
    </w:p>
    <w:p w14:paraId="759940DA" w14:textId="77777777" w:rsidR="00515DAC" w:rsidRPr="001C0E1B" w:rsidRDefault="00515DAC" w:rsidP="00515DAC">
      <w:pPr>
        <w:pStyle w:val="TH"/>
        <w:rPr>
          <w:ins w:id="71" w:author="Ericsson, Venkat" w:date="2024-04-08T21:12:00Z"/>
        </w:rPr>
      </w:pPr>
      <w:ins w:id="72" w:author="Ericsson, Venkat" w:date="2024-04-08T21:12:00Z">
        <w:r w:rsidRPr="001C0E1B">
          <w:t xml:space="preserve">Table </w:t>
        </w:r>
        <w:r w:rsidRPr="001C0E1B">
          <w:rPr>
            <w:snapToGrid w:val="0"/>
          </w:rPr>
          <w:t>A.6.</w:t>
        </w:r>
        <w:r>
          <w:rPr>
            <w:snapToGrid w:val="0"/>
          </w:rPr>
          <w:t>5</w:t>
        </w:r>
        <w:r w:rsidRPr="001C0E1B">
          <w:rPr>
            <w:snapToGrid w:val="0"/>
          </w:rPr>
          <w:t>.</w:t>
        </w:r>
        <w:r>
          <w:rPr>
            <w:snapToGrid w:val="0"/>
          </w:rPr>
          <w:t>x</w:t>
        </w:r>
        <w:r w:rsidRPr="001C0E1B">
          <w:rPr>
            <w:snapToGrid w:val="0"/>
          </w:rPr>
          <w:t>.</w:t>
        </w:r>
        <w:r>
          <w:rPr>
            <w:snapToGrid w:val="0"/>
          </w:rPr>
          <w:t>1</w:t>
        </w:r>
        <w:r w:rsidRPr="001C0E1B">
          <w:rPr>
            <w:snapToGrid w:val="0"/>
          </w:rPr>
          <w:t>.2</w:t>
        </w:r>
        <w:r w:rsidRPr="001C0E1B">
          <w:t>-2</w:t>
        </w:r>
        <w:r w:rsidRPr="001C0E1B">
          <w:rPr>
            <w:rFonts w:cs="v4.2.0"/>
          </w:rPr>
          <w:t xml:space="preserve">: General test parameters </w:t>
        </w:r>
        <w:r>
          <w:rPr>
            <w:snapToGrid w:val="0"/>
          </w:rPr>
          <w:t>for PDCCH order RACH in</w:t>
        </w:r>
        <w:r w:rsidRPr="001C0E1B">
          <w:rPr>
            <w:snapToGrid w:val="0"/>
          </w:rPr>
          <w:t xml:space="preserve">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701"/>
        <w:gridCol w:w="739"/>
        <w:gridCol w:w="803"/>
        <w:gridCol w:w="803"/>
        <w:gridCol w:w="804"/>
        <w:gridCol w:w="2835"/>
      </w:tblGrid>
      <w:tr w:rsidR="00515DAC" w:rsidRPr="001C0E1B" w14:paraId="24C8DDE9" w14:textId="77777777" w:rsidTr="00DB7AA9">
        <w:trPr>
          <w:cantSplit/>
          <w:trHeight w:val="113"/>
          <w:jc w:val="center"/>
          <w:ins w:id="73" w:author="Ericsson, Venkat" w:date="2024-04-08T21:12:00Z"/>
        </w:trPr>
        <w:tc>
          <w:tcPr>
            <w:tcW w:w="3258" w:type="dxa"/>
            <w:gridSpan w:val="2"/>
            <w:vMerge w:val="restart"/>
            <w:shd w:val="clear" w:color="auto" w:fill="auto"/>
          </w:tcPr>
          <w:p w14:paraId="1359D6A5" w14:textId="77777777" w:rsidR="00515DAC" w:rsidRPr="001C0E1B" w:rsidRDefault="00515DAC" w:rsidP="00DB7AA9">
            <w:pPr>
              <w:pStyle w:val="TAH"/>
              <w:rPr>
                <w:ins w:id="74" w:author="Ericsson, Venkat" w:date="2024-04-08T21:12:00Z"/>
              </w:rPr>
            </w:pPr>
            <w:ins w:id="75" w:author="Ericsson, Venkat" w:date="2024-04-08T21:12:00Z">
              <w:r w:rsidRPr="001C0E1B">
                <w:t>Parameter</w:t>
              </w:r>
            </w:ins>
          </w:p>
        </w:tc>
        <w:tc>
          <w:tcPr>
            <w:tcW w:w="739" w:type="dxa"/>
            <w:vMerge w:val="restart"/>
            <w:shd w:val="clear" w:color="auto" w:fill="auto"/>
          </w:tcPr>
          <w:p w14:paraId="788C3DB2" w14:textId="77777777" w:rsidR="00515DAC" w:rsidRPr="001C0E1B" w:rsidRDefault="00515DAC" w:rsidP="00DB7AA9">
            <w:pPr>
              <w:pStyle w:val="TAH"/>
              <w:rPr>
                <w:ins w:id="76" w:author="Ericsson, Venkat" w:date="2024-04-08T21:12:00Z"/>
              </w:rPr>
            </w:pPr>
            <w:ins w:id="77" w:author="Ericsson, Venkat" w:date="2024-04-08T21:12:00Z">
              <w:r w:rsidRPr="001C0E1B">
                <w:t>Unit</w:t>
              </w:r>
            </w:ins>
          </w:p>
        </w:tc>
        <w:tc>
          <w:tcPr>
            <w:tcW w:w="2410" w:type="dxa"/>
            <w:gridSpan w:val="3"/>
            <w:shd w:val="clear" w:color="auto" w:fill="auto"/>
          </w:tcPr>
          <w:p w14:paraId="3727D9FD" w14:textId="77777777" w:rsidR="00515DAC" w:rsidRPr="001C0E1B" w:rsidRDefault="00515DAC" w:rsidP="00DB7AA9">
            <w:pPr>
              <w:pStyle w:val="TAH"/>
              <w:rPr>
                <w:ins w:id="78" w:author="Ericsson, Venkat" w:date="2024-04-08T21:12:00Z"/>
              </w:rPr>
            </w:pPr>
            <w:ins w:id="79" w:author="Ericsson, Venkat" w:date="2024-04-08T21:12:00Z">
              <w:r w:rsidRPr="001C0E1B">
                <w:t>Value</w:t>
              </w:r>
            </w:ins>
          </w:p>
        </w:tc>
        <w:tc>
          <w:tcPr>
            <w:tcW w:w="2835" w:type="dxa"/>
            <w:vMerge w:val="restart"/>
            <w:shd w:val="clear" w:color="auto" w:fill="auto"/>
          </w:tcPr>
          <w:p w14:paraId="0EE2905C" w14:textId="77777777" w:rsidR="00515DAC" w:rsidRPr="001C0E1B" w:rsidRDefault="00515DAC" w:rsidP="00DB7AA9">
            <w:pPr>
              <w:pStyle w:val="TAH"/>
              <w:rPr>
                <w:ins w:id="80" w:author="Ericsson, Venkat" w:date="2024-04-08T21:12:00Z"/>
              </w:rPr>
            </w:pPr>
            <w:ins w:id="81" w:author="Ericsson, Venkat" w:date="2024-04-08T21:12:00Z">
              <w:r w:rsidRPr="001C0E1B">
                <w:t>Comment</w:t>
              </w:r>
            </w:ins>
          </w:p>
        </w:tc>
      </w:tr>
      <w:tr w:rsidR="00515DAC" w:rsidRPr="001C0E1B" w14:paraId="2D8D2BB1" w14:textId="77777777" w:rsidTr="00DB7AA9">
        <w:trPr>
          <w:cantSplit/>
          <w:trHeight w:val="113"/>
          <w:jc w:val="center"/>
          <w:ins w:id="82" w:author="Ericsson, Venkat" w:date="2024-04-08T21:12:00Z"/>
        </w:trPr>
        <w:tc>
          <w:tcPr>
            <w:tcW w:w="3258" w:type="dxa"/>
            <w:gridSpan w:val="2"/>
            <w:vMerge/>
            <w:shd w:val="clear" w:color="auto" w:fill="auto"/>
          </w:tcPr>
          <w:p w14:paraId="48F5E7DF" w14:textId="77777777" w:rsidR="00515DAC" w:rsidRPr="001C0E1B" w:rsidRDefault="00515DAC" w:rsidP="00DB7AA9">
            <w:pPr>
              <w:pStyle w:val="TAH"/>
              <w:rPr>
                <w:ins w:id="83" w:author="Ericsson, Venkat" w:date="2024-04-08T21:12:00Z"/>
              </w:rPr>
            </w:pPr>
          </w:p>
        </w:tc>
        <w:tc>
          <w:tcPr>
            <w:tcW w:w="739" w:type="dxa"/>
            <w:vMerge/>
            <w:shd w:val="clear" w:color="auto" w:fill="auto"/>
          </w:tcPr>
          <w:p w14:paraId="1CCD20A5" w14:textId="77777777" w:rsidR="00515DAC" w:rsidRPr="001C0E1B" w:rsidRDefault="00515DAC" w:rsidP="00DB7AA9">
            <w:pPr>
              <w:pStyle w:val="TAH"/>
              <w:rPr>
                <w:ins w:id="84" w:author="Ericsson, Venkat" w:date="2024-04-08T21:12:00Z"/>
              </w:rPr>
            </w:pPr>
          </w:p>
        </w:tc>
        <w:tc>
          <w:tcPr>
            <w:tcW w:w="803" w:type="dxa"/>
            <w:shd w:val="clear" w:color="auto" w:fill="auto"/>
          </w:tcPr>
          <w:p w14:paraId="046A0A20" w14:textId="77777777" w:rsidR="00515DAC" w:rsidRPr="001C0E1B" w:rsidRDefault="00515DAC" w:rsidP="00DB7AA9">
            <w:pPr>
              <w:pStyle w:val="TAH"/>
              <w:rPr>
                <w:ins w:id="85" w:author="Ericsson, Venkat" w:date="2024-04-08T21:12:00Z"/>
              </w:rPr>
            </w:pPr>
            <w:ins w:id="86" w:author="Ericsson, Venkat" w:date="2024-04-08T21:12:00Z">
              <w:r>
                <w:rPr>
                  <w:rFonts w:hint="eastAsia"/>
                  <w:lang w:eastAsia="zh-CN"/>
                </w:rPr>
                <w:t>Test</w:t>
              </w:r>
              <w:r>
                <w:t xml:space="preserve"> 1</w:t>
              </w:r>
            </w:ins>
          </w:p>
        </w:tc>
        <w:tc>
          <w:tcPr>
            <w:tcW w:w="803" w:type="dxa"/>
            <w:shd w:val="clear" w:color="auto" w:fill="auto"/>
          </w:tcPr>
          <w:p w14:paraId="7313193B" w14:textId="77777777" w:rsidR="00515DAC" w:rsidRPr="006A7629" w:rsidRDefault="00515DAC" w:rsidP="00DB7AA9">
            <w:pPr>
              <w:pStyle w:val="TAH"/>
              <w:rPr>
                <w:ins w:id="87" w:author="Ericsson, Venkat" w:date="2024-04-08T21:12:00Z"/>
              </w:rPr>
            </w:pPr>
            <w:ins w:id="88" w:author="Ericsson, Venkat" w:date="2024-04-08T21:12:00Z">
              <w:r w:rsidRPr="00FD0E19">
                <w:rPr>
                  <w:lang w:eastAsia="zh-CN"/>
                </w:rPr>
                <w:t>Test</w:t>
              </w:r>
              <w:r w:rsidRPr="00FD0E19">
                <w:t xml:space="preserve"> 2</w:t>
              </w:r>
              <w:r w:rsidRPr="006A7629">
                <w:t xml:space="preserve"> </w:t>
              </w:r>
            </w:ins>
          </w:p>
        </w:tc>
        <w:tc>
          <w:tcPr>
            <w:tcW w:w="804" w:type="dxa"/>
            <w:shd w:val="clear" w:color="auto" w:fill="auto"/>
          </w:tcPr>
          <w:p w14:paraId="3EBBE1B2" w14:textId="77777777" w:rsidR="00515DAC" w:rsidRPr="00FD0E19" w:rsidRDefault="00515DAC" w:rsidP="00DB7AA9">
            <w:pPr>
              <w:pStyle w:val="TAH"/>
              <w:rPr>
                <w:ins w:id="89" w:author="Ericsson, Venkat" w:date="2024-04-08T21:12:00Z"/>
              </w:rPr>
            </w:pPr>
            <w:ins w:id="90" w:author="Ericsson, Venkat" w:date="2024-04-08T21:12:00Z">
              <w:r w:rsidRPr="00EB7312">
                <w:rPr>
                  <w:lang w:eastAsia="zh-CN"/>
                </w:rPr>
                <w:t>Test</w:t>
              </w:r>
              <w:r w:rsidRPr="00FD0E19">
                <w:rPr>
                  <w:lang w:eastAsia="zh-CN"/>
                </w:rPr>
                <w:t xml:space="preserve"> 3</w:t>
              </w:r>
            </w:ins>
          </w:p>
        </w:tc>
        <w:tc>
          <w:tcPr>
            <w:tcW w:w="2835" w:type="dxa"/>
            <w:vMerge/>
            <w:shd w:val="clear" w:color="auto" w:fill="auto"/>
          </w:tcPr>
          <w:p w14:paraId="48CE4DD8" w14:textId="77777777" w:rsidR="00515DAC" w:rsidRPr="001C0E1B" w:rsidRDefault="00515DAC" w:rsidP="00DB7AA9">
            <w:pPr>
              <w:pStyle w:val="TAH"/>
              <w:rPr>
                <w:ins w:id="91" w:author="Ericsson, Venkat" w:date="2024-04-08T21:12:00Z"/>
              </w:rPr>
            </w:pPr>
          </w:p>
        </w:tc>
      </w:tr>
      <w:tr w:rsidR="00515DAC" w:rsidRPr="001C0E1B" w14:paraId="59A3BD60" w14:textId="77777777" w:rsidTr="00DB7AA9">
        <w:trPr>
          <w:cantSplit/>
          <w:trHeight w:val="113"/>
          <w:jc w:val="center"/>
          <w:ins w:id="92" w:author="Ericsson, Venkat" w:date="2024-04-08T21:12:00Z"/>
        </w:trPr>
        <w:tc>
          <w:tcPr>
            <w:tcW w:w="1557" w:type="dxa"/>
            <w:tcBorders>
              <w:top w:val="single" w:sz="4" w:space="0" w:color="auto"/>
              <w:left w:val="single" w:sz="4" w:space="0" w:color="auto"/>
              <w:bottom w:val="nil"/>
              <w:right w:val="single" w:sz="4" w:space="0" w:color="auto"/>
            </w:tcBorders>
            <w:shd w:val="clear" w:color="auto" w:fill="auto"/>
          </w:tcPr>
          <w:p w14:paraId="1BD1DF13" w14:textId="77777777" w:rsidR="00515DAC" w:rsidRPr="001C0E1B" w:rsidRDefault="00515DAC" w:rsidP="00DB7AA9">
            <w:pPr>
              <w:pStyle w:val="TAL"/>
              <w:rPr>
                <w:ins w:id="93" w:author="Ericsson, Venkat" w:date="2024-04-08T21:12:00Z"/>
              </w:rPr>
            </w:pPr>
            <w:ins w:id="94" w:author="Ericsson, Venkat" w:date="2024-04-08T21:12:00Z">
              <w:r w:rsidRPr="001C0E1B">
                <w:t>Initial conditions</w:t>
              </w:r>
            </w:ins>
          </w:p>
        </w:tc>
        <w:tc>
          <w:tcPr>
            <w:tcW w:w="1701" w:type="dxa"/>
            <w:tcBorders>
              <w:left w:val="single" w:sz="4" w:space="0" w:color="auto"/>
            </w:tcBorders>
            <w:shd w:val="clear" w:color="auto" w:fill="auto"/>
          </w:tcPr>
          <w:p w14:paraId="5D67911A" w14:textId="77777777" w:rsidR="00515DAC" w:rsidRPr="001C0E1B" w:rsidRDefault="00515DAC" w:rsidP="00DB7AA9">
            <w:pPr>
              <w:pStyle w:val="TAL"/>
              <w:rPr>
                <w:ins w:id="95" w:author="Ericsson, Venkat" w:date="2024-04-08T21:12:00Z"/>
              </w:rPr>
            </w:pPr>
            <w:ins w:id="96" w:author="Ericsson, Venkat" w:date="2024-04-08T21:12:00Z">
              <w:r w:rsidRPr="001C0E1B">
                <w:t>Active cell</w:t>
              </w:r>
            </w:ins>
          </w:p>
        </w:tc>
        <w:tc>
          <w:tcPr>
            <w:tcW w:w="739" w:type="dxa"/>
            <w:shd w:val="clear" w:color="auto" w:fill="auto"/>
          </w:tcPr>
          <w:p w14:paraId="69366AEF" w14:textId="77777777" w:rsidR="00515DAC" w:rsidRPr="001C0E1B" w:rsidRDefault="00515DAC" w:rsidP="00DB7AA9">
            <w:pPr>
              <w:pStyle w:val="TAC"/>
              <w:rPr>
                <w:ins w:id="97" w:author="Ericsson, Venkat" w:date="2024-04-08T21:12:00Z"/>
              </w:rPr>
            </w:pPr>
          </w:p>
        </w:tc>
        <w:tc>
          <w:tcPr>
            <w:tcW w:w="2410" w:type="dxa"/>
            <w:gridSpan w:val="3"/>
            <w:shd w:val="clear" w:color="auto" w:fill="auto"/>
          </w:tcPr>
          <w:p w14:paraId="67B14084" w14:textId="77777777" w:rsidR="00515DAC" w:rsidRPr="001C0E1B" w:rsidRDefault="00515DAC" w:rsidP="00DB7AA9">
            <w:pPr>
              <w:pStyle w:val="TAC"/>
              <w:rPr>
                <w:ins w:id="98" w:author="Ericsson, Venkat" w:date="2024-04-08T21:12:00Z"/>
              </w:rPr>
            </w:pPr>
            <w:ins w:id="99" w:author="Ericsson, Venkat" w:date="2024-04-08T21:12:00Z">
              <w:r w:rsidRPr="001C0E1B">
                <w:t>Cell 1</w:t>
              </w:r>
            </w:ins>
          </w:p>
        </w:tc>
        <w:tc>
          <w:tcPr>
            <w:tcW w:w="2835" w:type="dxa"/>
            <w:shd w:val="clear" w:color="auto" w:fill="auto"/>
          </w:tcPr>
          <w:p w14:paraId="16050529" w14:textId="77777777" w:rsidR="00515DAC" w:rsidRPr="001C0E1B" w:rsidRDefault="00515DAC" w:rsidP="00DB7AA9">
            <w:pPr>
              <w:pStyle w:val="TAL"/>
              <w:rPr>
                <w:ins w:id="100" w:author="Ericsson, Venkat" w:date="2024-04-08T21:12:00Z"/>
              </w:rPr>
            </w:pPr>
          </w:p>
        </w:tc>
      </w:tr>
      <w:tr w:rsidR="00515DAC" w:rsidRPr="001C0E1B" w14:paraId="7770EB80" w14:textId="77777777" w:rsidTr="00DB7AA9">
        <w:trPr>
          <w:cantSplit/>
          <w:trHeight w:val="113"/>
          <w:jc w:val="center"/>
          <w:ins w:id="101" w:author="Ericsson, Venkat" w:date="2024-04-08T21:12:00Z"/>
        </w:trPr>
        <w:tc>
          <w:tcPr>
            <w:tcW w:w="1557" w:type="dxa"/>
            <w:tcBorders>
              <w:top w:val="nil"/>
              <w:left w:val="single" w:sz="4" w:space="0" w:color="auto"/>
              <w:bottom w:val="single" w:sz="4" w:space="0" w:color="auto"/>
              <w:right w:val="single" w:sz="4" w:space="0" w:color="auto"/>
            </w:tcBorders>
            <w:shd w:val="clear" w:color="auto" w:fill="auto"/>
          </w:tcPr>
          <w:p w14:paraId="79A4F0A6" w14:textId="77777777" w:rsidR="00515DAC" w:rsidRPr="001C0E1B" w:rsidRDefault="00515DAC" w:rsidP="00DB7AA9">
            <w:pPr>
              <w:pStyle w:val="TAL"/>
              <w:rPr>
                <w:ins w:id="102" w:author="Ericsson, Venkat" w:date="2024-04-08T21:12:00Z"/>
              </w:rPr>
            </w:pPr>
          </w:p>
        </w:tc>
        <w:tc>
          <w:tcPr>
            <w:tcW w:w="1701" w:type="dxa"/>
            <w:tcBorders>
              <w:left w:val="single" w:sz="4" w:space="0" w:color="auto"/>
            </w:tcBorders>
            <w:shd w:val="clear" w:color="auto" w:fill="auto"/>
          </w:tcPr>
          <w:p w14:paraId="47B11C45" w14:textId="77777777" w:rsidR="00515DAC" w:rsidRPr="001C0E1B" w:rsidRDefault="00515DAC" w:rsidP="00DB7AA9">
            <w:pPr>
              <w:pStyle w:val="TAL"/>
              <w:rPr>
                <w:ins w:id="103" w:author="Ericsson, Venkat" w:date="2024-04-08T21:12:00Z"/>
              </w:rPr>
            </w:pPr>
            <w:ins w:id="104" w:author="Ericsson, Venkat" w:date="2024-04-08T21:12:00Z">
              <w:r w:rsidRPr="001C0E1B">
                <w:t>Neighbouring cell</w:t>
              </w:r>
            </w:ins>
          </w:p>
        </w:tc>
        <w:tc>
          <w:tcPr>
            <w:tcW w:w="739" w:type="dxa"/>
            <w:shd w:val="clear" w:color="auto" w:fill="auto"/>
          </w:tcPr>
          <w:p w14:paraId="70966897" w14:textId="77777777" w:rsidR="00515DAC" w:rsidRPr="001C0E1B" w:rsidRDefault="00515DAC" w:rsidP="00DB7AA9">
            <w:pPr>
              <w:pStyle w:val="TAC"/>
              <w:rPr>
                <w:ins w:id="105" w:author="Ericsson, Venkat" w:date="2024-04-08T21:12:00Z"/>
              </w:rPr>
            </w:pPr>
          </w:p>
        </w:tc>
        <w:tc>
          <w:tcPr>
            <w:tcW w:w="2410" w:type="dxa"/>
            <w:gridSpan w:val="3"/>
            <w:shd w:val="clear" w:color="auto" w:fill="auto"/>
          </w:tcPr>
          <w:p w14:paraId="55376DC7" w14:textId="77777777" w:rsidR="00515DAC" w:rsidRPr="001C0E1B" w:rsidRDefault="00515DAC" w:rsidP="00DB7AA9">
            <w:pPr>
              <w:pStyle w:val="TAC"/>
              <w:rPr>
                <w:ins w:id="106" w:author="Ericsson, Venkat" w:date="2024-04-08T21:12:00Z"/>
              </w:rPr>
            </w:pPr>
            <w:ins w:id="107" w:author="Ericsson, Venkat" w:date="2024-04-08T21:12:00Z">
              <w:r w:rsidRPr="001C0E1B">
                <w:t>Cell 2</w:t>
              </w:r>
            </w:ins>
          </w:p>
        </w:tc>
        <w:tc>
          <w:tcPr>
            <w:tcW w:w="2835" w:type="dxa"/>
            <w:shd w:val="clear" w:color="auto" w:fill="auto"/>
          </w:tcPr>
          <w:p w14:paraId="4A7B4E20" w14:textId="77777777" w:rsidR="00515DAC" w:rsidRPr="001C0E1B" w:rsidRDefault="00515DAC" w:rsidP="00DB7AA9">
            <w:pPr>
              <w:pStyle w:val="TAL"/>
              <w:rPr>
                <w:ins w:id="108" w:author="Ericsson, Venkat" w:date="2024-04-08T21:12:00Z"/>
                <w:lang w:eastAsia="zh-CN"/>
              </w:rPr>
            </w:pPr>
            <w:ins w:id="109" w:author="Ericsson, Venkat" w:date="2024-04-08T21:12:00Z">
              <w:r>
                <w:rPr>
                  <w:rFonts w:hint="eastAsia"/>
                  <w:lang w:eastAsia="zh-CN"/>
                </w:rPr>
                <w:t>C</w:t>
              </w:r>
              <w:r>
                <w:rPr>
                  <w:lang w:eastAsia="zh-CN"/>
                </w:rPr>
                <w:t>ell 2 is the candidate cell</w:t>
              </w:r>
            </w:ins>
          </w:p>
        </w:tc>
      </w:tr>
      <w:tr w:rsidR="00515DAC" w:rsidRPr="001C0E1B" w14:paraId="395C3D56" w14:textId="77777777" w:rsidTr="00DB7AA9">
        <w:trPr>
          <w:cantSplit/>
          <w:trHeight w:val="113"/>
          <w:jc w:val="center"/>
          <w:ins w:id="110" w:author="Ericsson, Venkat" w:date="2024-04-08T21:12:00Z"/>
        </w:trPr>
        <w:tc>
          <w:tcPr>
            <w:tcW w:w="1557" w:type="dxa"/>
            <w:tcBorders>
              <w:top w:val="single" w:sz="4" w:space="0" w:color="auto"/>
            </w:tcBorders>
            <w:shd w:val="clear" w:color="auto" w:fill="auto"/>
          </w:tcPr>
          <w:p w14:paraId="42079173" w14:textId="77777777" w:rsidR="00515DAC" w:rsidRPr="001C0E1B" w:rsidRDefault="00515DAC" w:rsidP="00DB7AA9">
            <w:pPr>
              <w:pStyle w:val="TAL"/>
              <w:rPr>
                <w:ins w:id="111" w:author="Ericsson, Venkat" w:date="2024-04-08T21:12:00Z"/>
              </w:rPr>
            </w:pPr>
            <w:ins w:id="112" w:author="Ericsson, Venkat" w:date="2024-04-08T21:12:00Z">
              <w:r w:rsidRPr="001C0E1B">
                <w:t>Final condition</w:t>
              </w:r>
            </w:ins>
          </w:p>
        </w:tc>
        <w:tc>
          <w:tcPr>
            <w:tcW w:w="1701" w:type="dxa"/>
            <w:shd w:val="clear" w:color="auto" w:fill="auto"/>
          </w:tcPr>
          <w:p w14:paraId="3763BDAC" w14:textId="77777777" w:rsidR="00515DAC" w:rsidRPr="001C0E1B" w:rsidRDefault="00515DAC" w:rsidP="00DB7AA9">
            <w:pPr>
              <w:pStyle w:val="TAL"/>
              <w:rPr>
                <w:ins w:id="113" w:author="Ericsson, Venkat" w:date="2024-04-08T21:12:00Z"/>
              </w:rPr>
            </w:pPr>
            <w:ins w:id="114" w:author="Ericsson, Venkat" w:date="2024-04-08T21:12:00Z">
              <w:r w:rsidRPr="001C0E1B">
                <w:t>Active cell</w:t>
              </w:r>
            </w:ins>
          </w:p>
        </w:tc>
        <w:tc>
          <w:tcPr>
            <w:tcW w:w="739" w:type="dxa"/>
            <w:shd w:val="clear" w:color="auto" w:fill="auto"/>
          </w:tcPr>
          <w:p w14:paraId="0870419C" w14:textId="77777777" w:rsidR="00515DAC" w:rsidRPr="001C0E1B" w:rsidRDefault="00515DAC" w:rsidP="00DB7AA9">
            <w:pPr>
              <w:pStyle w:val="TAC"/>
              <w:rPr>
                <w:ins w:id="115" w:author="Ericsson, Venkat" w:date="2024-04-08T21:12:00Z"/>
              </w:rPr>
            </w:pPr>
          </w:p>
        </w:tc>
        <w:tc>
          <w:tcPr>
            <w:tcW w:w="2410" w:type="dxa"/>
            <w:gridSpan w:val="3"/>
            <w:shd w:val="clear" w:color="auto" w:fill="auto"/>
          </w:tcPr>
          <w:p w14:paraId="5591B425" w14:textId="77777777" w:rsidR="00515DAC" w:rsidRPr="001C0E1B" w:rsidRDefault="00515DAC" w:rsidP="00DB7AA9">
            <w:pPr>
              <w:pStyle w:val="TAC"/>
              <w:rPr>
                <w:ins w:id="116" w:author="Ericsson, Venkat" w:date="2024-04-08T21:12:00Z"/>
              </w:rPr>
            </w:pPr>
            <w:ins w:id="117" w:author="Ericsson, Venkat" w:date="2024-04-08T21:12:00Z">
              <w:r w:rsidRPr="001C0E1B">
                <w:t xml:space="preserve">Cell </w:t>
              </w:r>
              <w:r>
                <w:t>1</w:t>
              </w:r>
            </w:ins>
          </w:p>
        </w:tc>
        <w:tc>
          <w:tcPr>
            <w:tcW w:w="2835" w:type="dxa"/>
            <w:shd w:val="clear" w:color="auto" w:fill="auto"/>
          </w:tcPr>
          <w:p w14:paraId="51B8CB4E" w14:textId="77777777" w:rsidR="00515DAC" w:rsidRPr="001C0E1B" w:rsidRDefault="00515DAC" w:rsidP="00DB7AA9">
            <w:pPr>
              <w:pStyle w:val="TAL"/>
              <w:rPr>
                <w:ins w:id="118" w:author="Ericsson, Venkat" w:date="2024-04-08T21:12:00Z"/>
                <w:lang w:eastAsia="zh-CN"/>
              </w:rPr>
            </w:pPr>
            <w:ins w:id="119" w:author="Ericsson, Venkat" w:date="2024-04-08T21:12:00Z">
              <w:r>
                <w:rPr>
                  <w:lang w:eastAsia="zh-CN"/>
                </w:rPr>
                <w:t>After transmitting PRACH on Cell 2, UE shall be back to Cell 1.</w:t>
              </w:r>
            </w:ins>
          </w:p>
        </w:tc>
      </w:tr>
      <w:tr w:rsidR="00515DAC" w:rsidRPr="001C0E1B" w14:paraId="38073444" w14:textId="77777777" w:rsidTr="00DB7AA9">
        <w:trPr>
          <w:cantSplit/>
          <w:trHeight w:val="113"/>
          <w:jc w:val="center"/>
          <w:ins w:id="120" w:author="Ericsson, Venkat" w:date="2024-04-08T21:12:00Z"/>
        </w:trPr>
        <w:tc>
          <w:tcPr>
            <w:tcW w:w="3258" w:type="dxa"/>
            <w:gridSpan w:val="2"/>
            <w:shd w:val="clear" w:color="auto" w:fill="auto"/>
          </w:tcPr>
          <w:p w14:paraId="22A9E975" w14:textId="77777777" w:rsidR="00515DAC" w:rsidRPr="001C0E1B" w:rsidRDefault="00515DAC" w:rsidP="00DB7AA9">
            <w:pPr>
              <w:pStyle w:val="TAL"/>
              <w:rPr>
                <w:ins w:id="121" w:author="Ericsson, Venkat" w:date="2024-04-08T21:12:00Z"/>
              </w:rPr>
            </w:pPr>
            <w:ins w:id="122" w:author="Ericsson, Venkat" w:date="2024-04-08T21:12:00Z">
              <w:r w:rsidRPr="001C0E1B">
                <w:rPr>
                  <w:rFonts w:cs="v4.2.0"/>
                </w:rPr>
                <w:t>A3-Offset</w:t>
              </w:r>
            </w:ins>
          </w:p>
        </w:tc>
        <w:tc>
          <w:tcPr>
            <w:tcW w:w="739" w:type="dxa"/>
            <w:shd w:val="clear" w:color="auto" w:fill="auto"/>
          </w:tcPr>
          <w:p w14:paraId="6B6DDF7B" w14:textId="77777777" w:rsidR="00515DAC" w:rsidRPr="001C0E1B" w:rsidRDefault="00515DAC" w:rsidP="00DB7AA9">
            <w:pPr>
              <w:pStyle w:val="TAC"/>
              <w:rPr>
                <w:ins w:id="123" w:author="Ericsson, Venkat" w:date="2024-04-08T21:12:00Z"/>
              </w:rPr>
            </w:pPr>
            <w:ins w:id="124" w:author="Ericsson, Venkat" w:date="2024-04-08T21:12:00Z">
              <w:r w:rsidRPr="001C0E1B">
                <w:t>dB</w:t>
              </w:r>
            </w:ins>
          </w:p>
        </w:tc>
        <w:tc>
          <w:tcPr>
            <w:tcW w:w="2410" w:type="dxa"/>
            <w:gridSpan w:val="3"/>
            <w:shd w:val="clear" w:color="auto" w:fill="auto"/>
          </w:tcPr>
          <w:p w14:paraId="71235170" w14:textId="77777777" w:rsidR="00515DAC" w:rsidRPr="001C0E1B" w:rsidRDefault="00515DAC" w:rsidP="00DB7AA9">
            <w:pPr>
              <w:pStyle w:val="TAC"/>
              <w:rPr>
                <w:ins w:id="125" w:author="Ericsson, Venkat" w:date="2024-04-08T21:12:00Z"/>
              </w:rPr>
            </w:pPr>
            <w:ins w:id="126" w:author="Ericsson, Venkat" w:date="2024-04-08T21:12:00Z">
              <w:r>
                <w:t>-6</w:t>
              </w:r>
            </w:ins>
          </w:p>
        </w:tc>
        <w:tc>
          <w:tcPr>
            <w:tcW w:w="2835" w:type="dxa"/>
            <w:shd w:val="clear" w:color="auto" w:fill="auto"/>
          </w:tcPr>
          <w:p w14:paraId="72F83B48" w14:textId="77777777" w:rsidR="00515DAC" w:rsidRPr="001C0E1B" w:rsidRDefault="00515DAC" w:rsidP="00DB7AA9">
            <w:pPr>
              <w:pStyle w:val="TAL"/>
              <w:rPr>
                <w:ins w:id="127" w:author="Ericsson, Venkat" w:date="2024-04-08T21:12:00Z"/>
                <w:lang w:eastAsia="zh-CN"/>
              </w:rPr>
            </w:pPr>
          </w:p>
        </w:tc>
      </w:tr>
      <w:tr w:rsidR="00515DAC" w:rsidRPr="001C0E1B" w14:paraId="2E2D90C8" w14:textId="77777777" w:rsidTr="00DB7AA9">
        <w:trPr>
          <w:cantSplit/>
          <w:trHeight w:val="113"/>
          <w:jc w:val="center"/>
          <w:ins w:id="128" w:author="Ericsson, Venkat" w:date="2024-04-08T21:12:00Z"/>
        </w:trPr>
        <w:tc>
          <w:tcPr>
            <w:tcW w:w="3258" w:type="dxa"/>
            <w:gridSpan w:val="2"/>
            <w:shd w:val="clear" w:color="auto" w:fill="auto"/>
          </w:tcPr>
          <w:p w14:paraId="076CD8F7" w14:textId="77777777" w:rsidR="00515DAC" w:rsidRPr="001C0E1B" w:rsidRDefault="00515DAC" w:rsidP="00DB7AA9">
            <w:pPr>
              <w:pStyle w:val="TAL"/>
              <w:rPr>
                <w:ins w:id="129" w:author="Ericsson, Venkat" w:date="2024-04-08T21:12:00Z"/>
              </w:rPr>
            </w:pPr>
            <w:ins w:id="130" w:author="Ericsson, Venkat" w:date="2024-04-08T21:12:00Z">
              <w:r w:rsidRPr="001C0E1B">
                <w:rPr>
                  <w:rFonts w:cs="v4.2.0"/>
                </w:rPr>
                <w:t>Hysteresis</w:t>
              </w:r>
            </w:ins>
          </w:p>
        </w:tc>
        <w:tc>
          <w:tcPr>
            <w:tcW w:w="739" w:type="dxa"/>
            <w:shd w:val="clear" w:color="auto" w:fill="auto"/>
          </w:tcPr>
          <w:p w14:paraId="75CC4169" w14:textId="77777777" w:rsidR="00515DAC" w:rsidRPr="001C0E1B" w:rsidRDefault="00515DAC" w:rsidP="00DB7AA9">
            <w:pPr>
              <w:pStyle w:val="TAC"/>
              <w:rPr>
                <w:ins w:id="131" w:author="Ericsson, Venkat" w:date="2024-04-08T21:12:00Z"/>
              </w:rPr>
            </w:pPr>
            <w:ins w:id="132" w:author="Ericsson, Venkat" w:date="2024-04-08T21:12:00Z">
              <w:r w:rsidRPr="001C0E1B">
                <w:t>dB</w:t>
              </w:r>
            </w:ins>
          </w:p>
        </w:tc>
        <w:tc>
          <w:tcPr>
            <w:tcW w:w="2410" w:type="dxa"/>
            <w:gridSpan w:val="3"/>
            <w:shd w:val="clear" w:color="auto" w:fill="auto"/>
          </w:tcPr>
          <w:p w14:paraId="37F65680" w14:textId="77777777" w:rsidR="00515DAC" w:rsidRPr="001C0E1B" w:rsidRDefault="00515DAC" w:rsidP="00DB7AA9">
            <w:pPr>
              <w:pStyle w:val="TAC"/>
              <w:rPr>
                <w:ins w:id="133" w:author="Ericsson, Venkat" w:date="2024-04-08T21:12:00Z"/>
              </w:rPr>
            </w:pPr>
            <w:ins w:id="134" w:author="Ericsson, Venkat" w:date="2024-04-08T21:12:00Z">
              <w:r w:rsidRPr="001C0E1B">
                <w:t>0</w:t>
              </w:r>
            </w:ins>
          </w:p>
        </w:tc>
        <w:tc>
          <w:tcPr>
            <w:tcW w:w="2835" w:type="dxa"/>
            <w:shd w:val="clear" w:color="auto" w:fill="auto"/>
          </w:tcPr>
          <w:p w14:paraId="006141FF" w14:textId="77777777" w:rsidR="00515DAC" w:rsidRPr="001C0E1B" w:rsidRDefault="00515DAC" w:rsidP="00DB7AA9">
            <w:pPr>
              <w:pStyle w:val="TAL"/>
              <w:rPr>
                <w:ins w:id="135" w:author="Ericsson, Venkat" w:date="2024-04-08T21:12:00Z"/>
              </w:rPr>
            </w:pPr>
          </w:p>
        </w:tc>
      </w:tr>
      <w:tr w:rsidR="00515DAC" w:rsidRPr="001C0E1B" w14:paraId="343534B7" w14:textId="77777777" w:rsidTr="00DB7AA9">
        <w:trPr>
          <w:cantSplit/>
          <w:trHeight w:val="113"/>
          <w:jc w:val="center"/>
          <w:ins w:id="136" w:author="Ericsson, Venkat" w:date="2024-04-08T21:12:00Z"/>
        </w:trPr>
        <w:tc>
          <w:tcPr>
            <w:tcW w:w="3258" w:type="dxa"/>
            <w:gridSpan w:val="2"/>
            <w:shd w:val="clear" w:color="auto" w:fill="auto"/>
          </w:tcPr>
          <w:p w14:paraId="25180487" w14:textId="77777777" w:rsidR="00515DAC" w:rsidRPr="001C0E1B" w:rsidRDefault="00515DAC" w:rsidP="00DB7AA9">
            <w:pPr>
              <w:pStyle w:val="TAL"/>
              <w:rPr>
                <w:ins w:id="137" w:author="Ericsson, Venkat" w:date="2024-04-08T21:12:00Z"/>
              </w:rPr>
            </w:pPr>
            <w:ins w:id="138" w:author="Ericsson, Venkat" w:date="2024-04-08T21:12:00Z">
              <w:r w:rsidRPr="001C0E1B">
                <w:rPr>
                  <w:rFonts w:cs="v4.2.0"/>
                </w:rPr>
                <w:t>Time To Trigger</w:t>
              </w:r>
            </w:ins>
          </w:p>
        </w:tc>
        <w:tc>
          <w:tcPr>
            <w:tcW w:w="739" w:type="dxa"/>
            <w:shd w:val="clear" w:color="auto" w:fill="auto"/>
          </w:tcPr>
          <w:p w14:paraId="257275ED" w14:textId="77777777" w:rsidR="00515DAC" w:rsidRPr="001C0E1B" w:rsidRDefault="00515DAC" w:rsidP="00DB7AA9">
            <w:pPr>
              <w:pStyle w:val="TAC"/>
              <w:rPr>
                <w:ins w:id="139" w:author="Ericsson, Venkat" w:date="2024-04-08T21:12:00Z"/>
              </w:rPr>
            </w:pPr>
            <w:ins w:id="140" w:author="Ericsson, Venkat" w:date="2024-04-08T21:12:00Z">
              <w:r>
                <w:t>m</w:t>
              </w:r>
              <w:r w:rsidRPr="001C0E1B">
                <w:t>s</w:t>
              </w:r>
            </w:ins>
          </w:p>
        </w:tc>
        <w:tc>
          <w:tcPr>
            <w:tcW w:w="2410" w:type="dxa"/>
            <w:gridSpan w:val="3"/>
            <w:shd w:val="clear" w:color="auto" w:fill="auto"/>
          </w:tcPr>
          <w:p w14:paraId="3322D87E" w14:textId="77777777" w:rsidR="00515DAC" w:rsidRPr="001C0E1B" w:rsidRDefault="00515DAC" w:rsidP="00DB7AA9">
            <w:pPr>
              <w:pStyle w:val="TAC"/>
              <w:rPr>
                <w:ins w:id="141" w:author="Ericsson, Venkat" w:date="2024-04-08T21:12:00Z"/>
              </w:rPr>
            </w:pPr>
            <w:ins w:id="142" w:author="Ericsson, Venkat" w:date="2024-04-08T21:12:00Z">
              <w:r w:rsidRPr="001C0E1B">
                <w:t>0</w:t>
              </w:r>
            </w:ins>
          </w:p>
        </w:tc>
        <w:tc>
          <w:tcPr>
            <w:tcW w:w="2835" w:type="dxa"/>
            <w:shd w:val="clear" w:color="auto" w:fill="auto"/>
          </w:tcPr>
          <w:p w14:paraId="5AD839FB" w14:textId="77777777" w:rsidR="00515DAC" w:rsidRPr="001C0E1B" w:rsidRDefault="00515DAC" w:rsidP="00DB7AA9">
            <w:pPr>
              <w:pStyle w:val="TAL"/>
              <w:rPr>
                <w:ins w:id="143" w:author="Ericsson, Venkat" w:date="2024-04-08T21:12:00Z"/>
              </w:rPr>
            </w:pPr>
          </w:p>
        </w:tc>
      </w:tr>
      <w:tr w:rsidR="00515DAC" w:rsidRPr="001C0E1B" w14:paraId="6D9AD998" w14:textId="77777777" w:rsidTr="00DB7AA9">
        <w:trPr>
          <w:cantSplit/>
          <w:trHeight w:val="113"/>
          <w:jc w:val="center"/>
          <w:ins w:id="144" w:author="Ericsson, Venkat" w:date="2024-04-08T21:12:00Z"/>
        </w:trPr>
        <w:tc>
          <w:tcPr>
            <w:tcW w:w="3258" w:type="dxa"/>
            <w:gridSpan w:val="2"/>
            <w:shd w:val="clear" w:color="auto" w:fill="auto"/>
          </w:tcPr>
          <w:p w14:paraId="783424D9" w14:textId="77777777" w:rsidR="00515DAC" w:rsidRPr="001C0E1B" w:rsidRDefault="00515DAC" w:rsidP="00DB7AA9">
            <w:pPr>
              <w:pStyle w:val="TAL"/>
              <w:rPr>
                <w:ins w:id="145" w:author="Ericsson, Venkat" w:date="2024-04-08T21:12:00Z"/>
              </w:rPr>
            </w:pPr>
            <w:ins w:id="146" w:author="Ericsson, Venkat" w:date="2024-04-08T21:12:00Z">
              <w:r w:rsidRPr="001C0E1B">
                <w:t>Filter coefficient</w:t>
              </w:r>
            </w:ins>
          </w:p>
        </w:tc>
        <w:tc>
          <w:tcPr>
            <w:tcW w:w="739" w:type="dxa"/>
            <w:shd w:val="clear" w:color="auto" w:fill="auto"/>
          </w:tcPr>
          <w:p w14:paraId="037686E8" w14:textId="77777777" w:rsidR="00515DAC" w:rsidRPr="001C0E1B" w:rsidRDefault="00515DAC" w:rsidP="00DB7AA9">
            <w:pPr>
              <w:pStyle w:val="TAC"/>
              <w:rPr>
                <w:ins w:id="147" w:author="Ericsson, Venkat" w:date="2024-04-08T21:12:00Z"/>
              </w:rPr>
            </w:pPr>
          </w:p>
        </w:tc>
        <w:tc>
          <w:tcPr>
            <w:tcW w:w="2410" w:type="dxa"/>
            <w:gridSpan w:val="3"/>
            <w:shd w:val="clear" w:color="auto" w:fill="auto"/>
          </w:tcPr>
          <w:p w14:paraId="75221F4F" w14:textId="77777777" w:rsidR="00515DAC" w:rsidRPr="001C0E1B" w:rsidRDefault="00515DAC" w:rsidP="00DB7AA9">
            <w:pPr>
              <w:pStyle w:val="TAC"/>
              <w:rPr>
                <w:ins w:id="148" w:author="Ericsson, Venkat" w:date="2024-04-08T21:12:00Z"/>
              </w:rPr>
            </w:pPr>
            <w:ins w:id="149" w:author="Ericsson, Venkat" w:date="2024-04-08T21:12:00Z">
              <w:r w:rsidRPr="001C0E1B">
                <w:t>0</w:t>
              </w:r>
            </w:ins>
          </w:p>
        </w:tc>
        <w:tc>
          <w:tcPr>
            <w:tcW w:w="2835" w:type="dxa"/>
            <w:shd w:val="clear" w:color="auto" w:fill="auto"/>
          </w:tcPr>
          <w:p w14:paraId="39182045" w14:textId="77777777" w:rsidR="00515DAC" w:rsidRPr="001C0E1B" w:rsidRDefault="00515DAC" w:rsidP="00DB7AA9">
            <w:pPr>
              <w:pStyle w:val="TAL"/>
              <w:rPr>
                <w:ins w:id="150" w:author="Ericsson, Venkat" w:date="2024-04-08T21:12:00Z"/>
              </w:rPr>
            </w:pPr>
            <w:ins w:id="151" w:author="Ericsson, Venkat" w:date="2024-04-08T21:12:00Z">
              <w:r w:rsidRPr="001C0E1B">
                <w:t>L3 filtering is not used</w:t>
              </w:r>
            </w:ins>
          </w:p>
        </w:tc>
      </w:tr>
      <w:tr w:rsidR="00515DAC" w:rsidRPr="001C0E1B" w14:paraId="41B8AD6A" w14:textId="77777777" w:rsidTr="00DB7AA9">
        <w:trPr>
          <w:cantSplit/>
          <w:trHeight w:val="113"/>
          <w:jc w:val="center"/>
          <w:ins w:id="152" w:author="Ericsson, Venkat" w:date="2024-04-08T21:12:00Z"/>
        </w:trPr>
        <w:tc>
          <w:tcPr>
            <w:tcW w:w="3258" w:type="dxa"/>
            <w:gridSpan w:val="2"/>
            <w:shd w:val="clear" w:color="auto" w:fill="auto"/>
          </w:tcPr>
          <w:p w14:paraId="689A96F3" w14:textId="77777777" w:rsidR="00515DAC" w:rsidRPr="001C0E1B" w:rsidRDefault="00515DAC" w:rsidP="00DB7AA9">
            <w:pPr>
              <w:pStyle w:val="TAL"/>
              <w:rPr>
                <w:ins w:id="153" w:author="Ericsson, Venkat" w:date="2024-04-08T21:12:00Z"/>
              </w:rPr>
            </w:pPr>
            <w:ins w:id="154" w:author="Ericsson, Venkat" w:date="2024-04-08T21:12:00Z">
              <w:r w:rsidRPr="001C0E1B">
                <w:rPr>
                  <w:rFonts w:cs="Arial"/>
                </w:rPr>
                <w:t>DRX</w:t>
              </w:r>
            </w:ins>
          </w:p>
        </w:tc>
        <w:tc>
          <w:tcPr>
            <w:tcW w:w="739" w:type="dxa"/>
            <w:shd w:val="clear" w:color="auto" w:fill="auto"/>
          </w:tcPr>
          <w:p w14:paraId="0D9DD680" w14:textId="77777777" w:rsidR="00515DAC" w:rsidRPr="001C0E1B" w:rsidRDefault="00515DAC" w:rsidP="00DB7AA9">
            <w:pPr>
              <w:pStyle w:val="TAC"/>
              <w:rPr>
                <w:ins w:id="155" w:author="Ericsson, Venkat" w:date="2024-04-08T21:12:00Z"/>
              </w:rPr>
            </w:pPr>
          </w:p>
        </w:tc>
        <w:tc>
          <w:tcPr>
            <w:tcW w:w="2410" w:type="dxa"/>
            <w:gridSpan w:val="3"/>
            <w:shd w:val="clear" w:color="auto" w:fill="auto"/>
          </w:tcPr>
          <w:p w14:paraId="7B3AA764" w14:textId="77777777" w:rsidR="00515DAC" w:rsidRPr="001C0E1B" w:rsidRDefault="00515DAC" w:rsidP="00DB7AA9">
            <w:pPr>
              <w:pStyle w:val="TAC"/>
              <w:rPr>
                <w:ins w:id="156" w:author="Ericsson, Venkat" w:date="2024-04-08T21:12:00Z"/>
              </w:rPr>
            </w:pPr>
            <w:ins w:id="157" w:author="Ericsson, Venkat" w:date="2024-04-08T21:12:00Z">
              <w:r>
                <w:rPr>
                  <w:rFonts w:hint="eastAsia"/>
                  <w:lang w:eastAsia="zh-CN"/>
                </w:rPr>
                <w:t>OFF</w:t>
              </w:r>
            </w:ins>
          </w:p>
        </w:tc>
        <w:tc>
          <w:tcPr>
            <w:tcW w:w="2835" w:type="dxa"/>
            <w:shd w:val="clear" w:color="auto" w:fill="auto"/>
          </w:tcPr>
          <w:p w14:paraId="14349EB1" w14:textId="77777777" w:rsidR="00515DAC" w:rsidRPr="001C0E1B" w:rsidRDefault="00515DAC" w:rsidP="00DB7AA9">
            <w:pPr>
              <w:pStyle w:val="TAL"/>
              <w:rPr>
                <w:ins w:id="158" w:author="Ericsson, Venkat" w:date="2024-04-08T21:12:00Z"/>
              </w:rPr>
            </w:pPr>
            <w:ins w:id="159" w:author="Ericsson, Venkat" w:date="2024-04-08T21:12:00Z">
              <w:r w:rsidRPr="001C0E1B">
                <w:rPr>
                  <w:rFonts w:cs="Arial"/>
                </w:rPr>
                <w:t>DRX is not used</w:t>
              </w:r>
            </w:ins>
          </w:p>
        </w:tc>
      </w:tr>
      <w:tr w:rsidR="00515DAC" w:rsidRPr="001C0E1B" w14:paraId="63939535" w14:textId="77777777" w:rsidTr="00DB7AA9">
        <w:trPr>
          <w:cantSplit/>
          <w:trHeight w:val="113"/>
          <w:jc w:val="center"/>
          <w:ins w:id="160" w:author="Ericsson, Venkat" w:date="2024-04-08T21:12:00Z"/>
        </w:trPr>
        <w:tc>
          <w:tcPr>
            <w:tcW w:w="3258" w:type="dxa"/>
            <w:gridSpan w:val="2"/>
            <w:shd w:val="clear" w:color="auto" w:fill="auto"/>
          </w:tcPr>
          <w:p w14:paraId="64E18F6D" w14:textId="77777777" w:rsidR="00515DAC" w:rsidRPr="001C0E1B" w:rsidRDefault="00515DAC" w:rsidP="00DB7AA9">
            <w:pPr>
              <w:pStyle w:val="TAL"/>
              <w:rPr>
                <w:ins w:id="161" w:author="Ericsson, Venkat" w:date="2024-04-08T21:12:00Z"/>
              </w:rPr>
            </w:pPr>
            <w:ins w:id="162" w:author="Ericsson, Venkat" w:date="2024-04-08T21:12:00Z">
              <w:r w:rsidRPr="001C0E1B">
                <w:t>Time offset between cells</w:t>
              </w:r>
            </w:ins>
          </w:p>
        </w:tc>
        <w:tc>
          <w:tcPr>
            <w:tcW w:w="739" w:type="dxa"/>
            <w:shd w:val="clear" w:color="auto" w:fill="auto"/>
          </w:tcPr>
          <w:p w14:paraId="3C483339" w14:textId="77777777" w:rsidR="00515DAC" w:rsidRPr="001C0E1B" w:rsidRDefault="00515DAC" w:rsidP="00DB7AA9">
            <w:pPr>
              <w:pStyle w:val="TAC"/>
              <w:rPr>
                <w:ins w:id="163" w:author="Ericsson, Venkat" w:date="2024-04-08T21:12:00Z"/>
              </w:rPr>
            </w:pPr>
          </w:p>
        </w:tc>
        <w:tc>
          <w:tcPr>
            <w:tcW w:w="2410" w:type="dxa"/>
            <w:gridSpan w:val="3"/>
            <w:shd w:val="clear" w:color="auto" w:fill="auto"/>
          </w:tcPr>
          <w:p w14:paraId="38E1D764" w14:textId="77777777" w:rsidR="00515DAC" w:rsidRPr="00345445" w:rsidRDefault="00515DAC" w:rsidP="00DB7AA9">
            <w:pPr>
              <w:pStyle w:val="TAC"/>
              <w:rPr>
                <w:ins w:id="164" w:author="Ericsson, Venkat" w:date="2024-04-08T21:12:00Z"/>
              </w:rPr>
            </w:pPr>
            <w:ins w:id="165" w:author="Ericsson, Venkat" w:date="2024-04-08T21:12:00Z">
              <w:r w:rsidRPr="00345445">
                <w:t xml:space="preserve">2 </w:t>
              </w:r>
              <w:r w:rsidRPr="00345445">
                <w:sym w:font="Symbol" w:char="F06D"/>
              </w:r>
              <w:r w:rsidRPr="00345445">
                <w:t>s</w:t>
              </w:r>
            </w:ins>
          </w:p>
        </w:tc>
        <w:tc>
          <w:tcPr>
            <w:tcW w:w="2835" w:type="dxa"/>
            <w:shd w:val="clear" w:color="auto" w:fill="auto"/>
          </w:tcPr>
          <w:p w14:paraId="4B10EE52" w14:textId="77777777" w:rsidR="00515DAC" w:rsidRPr="001C0E1B" w:rsidRDefault="00515DAC" w:rsidP="00DB7AA9">
            <w:pPr>
              <w:pStyle w:val="TAL"/>
              <w:rPr>
                <w:ins w:id="166" w:author="Ericsson, Venkat" w:date="2024-04-08T21:12:00Z"/>
              </w:rPr>
            </w:pPr>
            <w:ins w:id="167" w:author="Ericsson, Venkat" w:date="2024-04-08T21:12:00Z">
              <w:r>
                <w:t>RTD between cells is less than CP</w:t>
              </w:r>
            </w:ins>
          </w:p>
        </w:tc>
      </w:tr>
      <w:tr w:rsidR="00515DAC" w:rsidRPr="001C0E1B" w14:paraId="0EAFFF94" w14:textId="77777777" w:rsidTr="00DB7AA9">
        <w:trPr>
          <w:cantSplit/>
          <w:trHeight w:val="113"/>
          <w:jc w:val="center"/>
          <w:ins w:id="168" w:author="Ericsson, Venkat" w:date="2024-04-08T21:12:00Z"/>
        </w:trPr>
        <w:tc>
          <w:tcPr>
            <w:tcW w:w="3258" w:type="dxa"/>
            <w:gridSpan w:val="2"/>
            <w:shd w:val="clear" w:color="auto" w:fill="auto"/>
          </w:tcPr>
          <w:p w14:paraId="2FCFEECB" w14:textId="77777777" w:rsidR="00515DAC" w:rsidRPr="00B56CD5" w:rsidRDefault="00515DAC" w:rsidP="00DB7AA9">
            <w:pPr>
              <w:pStyle w:val="TAL"/>
              <w:rPr>
                <w:ins w:id="169" w:author="Ericsson, Venkat" w:date="2024-04-08T21:12:00Z"/>
              </w:rPr>
            </w:pPr>
            <w:ins w:id="170" w:author="Ericsson, Venkat" w:date="2024-04-08T21:12:00Z">
              <w:r w:rsidRPr="003D4E22">
                <w:t>deriveSSB-IndexFromCell</w:t>
              </w:r>
            </w:ins>
          </w:p>
        </w:tc>
        <w:tc>
          <w:tcPr>
            <w:tcW w:w="739" w:type="dxa"/>
            <w:shd w:val="clear" w:color="auto" w:fill="auto"/>
          </w:tcPr>
          <w:p w14:paraId="5708A1BC" w14:textId="77777777" w:rsidR="00515DAC" w:rsidRPr="001C0E1B" w:rsidRDefault="00515DAC" w:rsidP="00DB7AA9">
            <w:pPr>
              <w:pStyle w:val="TAC"/>
              <w:rPr>
                <w:ins w:id="171" w:author="Ericsson, Venkat" w:date="2024-04-08T21:12:00Z"/>
              </w:rPr>
            </w:pPr>
          </w:p>
        </w:tc>
        <w:tc>
          <w:tcPr>
            <w:tcW w:w="2410" w:type="dxa"/>
            <w:gridSpan w:val="3"/>
            <w:shd w:val="clear" w:color="auto" w:fill="auto"/>
          </w:tcPr>
          <w:p w14:paraId="013187C9" w14:textId="77777777" w:rsidR="00515DAC" w:rsidRPr="00345445" w:rsidRDefault="00515DAC" w:rsidP="00DB7AA9">
            <w:pPr>
              <w:pStyle w:val="TAC"/>
              <w:rPr>
                <w:ins w:id="172" w:author="Ericsson, Venkat" w:date="2024-04-08T21:12:00Z"/>
                <w:lang w:eastAsia="zh-CN"/>
              </w:rPr>
            </w:pPr>
            <w:ins w:id="173" w:author="Ericsson, Venkat" w:date="2024-04-08T21:12:00Z">
              <w:r w:rsidRPr="00345445">
                <w:rPr>
                  <w:rFonts w:hint="eastAsia"/>
                  <w:lang w:eastAsia="zh-CN"/>
                </w:rPr>
                <w:t>E</w:t>
              </w:r>
              <w:r w:rsidRPr="00345445">
                <w:rPr>
                  <w:lang w:eastAsia="zh-CN"/>
                </w:rPr>
                <w:t>nabled</w:t>
              </w:r>
            </w:ins>
          </w:p>
        </w:tc>
        <w:tc>
          <w:tcPr>
            <w:tcW w:w="2835" w:type="dxa"/>
            <w:shd w:val="clear" w:color="auto" w:fill="auto"/>
          </w:tcPr>
          <w:p w14:paraId="6432DF5E" w14:textId="77777777" w:rsidR="00515DAC" w:rsidRDefault="00515DAC" w:rsidP="00DB7AA9">
            <w:pPr>
              <w:pStyle w:val="TAL"/>
              <w:rPr>
                <w:ins w:id="174" w:author="Ericsson, Venkat" w:date="2024-04-08T21:12:00Z"/>
              </w:rPr>
            </w:pPr>
          </w:p>
        </w:tc>
      </w:tr>
      <w:tr w:rsidR="00515DAC" w:rsidRPr="001C0E1B" w14:paraId="749C6995" w14:textId="77777777" w:rsidTr="00DB7AA9">
        <w:trPr>
          <w:cantSplit/>
          <w:trHeight w:val="113"/>
          <w:jc w:val="center"/>
          <w:ins w:id="175" w:author="Ericsson, Venkat" w:date="2024-04-08T21:12:00Z"/>
        </w:trPr>
        <w:tc>
          <w:tcPr>
            <w:tcW w:w="1557" w:type="dxa"/>
            <w:vMerge w:val="restart"/>
            <w:shd w:val="clear" w:color="auto" w:fill="auto"/>
          </w:tcPr>
          <w:p w14:paraId="10EC9B53" w14:textId="77777777" w:rsidR="00515DAC" w:rsidRPr="001C0E1B" w:rsidRDefault="00515DAC" w:rsidP="00DB7AA9">
            <w:pPr>
              <w:pStyle w:val="TAL"/>
              <w:rPr>
                <w:ins w:id="176" w:author="Ericsson, Venkat" w:date="2024-04-08T21:12:00Z"/>
              </w:rPr>
            </w:pPr>
            <w:ins w:id="177" w:author="Ericsson, Venkat" w:date="2024-04-08T21:12:00Z">
              <w:r w:rsidRPr="00557EB1">
                <w:t>EarlyUL-SyncConfig</w:t>
              </w:r>
            </w:ins>
          </w:p>
        </w:tc>
        <w:tc>
          <w:tcPr>
            <w:tcW w:w="1701" w:type="dxa"/>
            <w:shd w:val="clear" w:color="auto" w:fill="auto"/>
          </w:tcPr>
          <w:p w14:paraId="600F685C" w14:textId="77777777" w:rsidR="00515DAC" w:rsidRPr="001C0E1B" w:rsidRDefault="00515DAC" w:rsidP="00DB7AA9">
            <w:pPr>
              <w:pStyle w:val="TAL"/>
              <w:rPr>
                <w:ins w:id="178" w:author="Ericsson, Venkat" w:date="2024-04-08T21:12:00Z"/>
              </w:rPr>
            </w:pPr>
            <w:proofErr w:type="spellStart"/>
            <w:ins w:id="179" w:author="Ericsson, Venkat" w:date="2024-04-08T21:12:00Z">
              <w:r w:rsidRPr="00AF639F">
                <w:t>frequencyInfoUL</w:t>
              </w:r>
              <w:proofErr w:type="spellEnd"/>
            </w:ins>
          </w:p>
        </w:tc>
        <w:tc>
          <w:tcPr>
            <w:tcW w:w="739" w:type="dxa"/>
            <w:shd w:val="clear" w:color="auto" w:fill="auto"/>
          </w:tcPr>
          <w:p w14:paraId="4A238DE1" w14:textId="77777777" w:rsidR="00515DAC" w:rsidRPr="001C0E1B" w:rsidRDefault="00515DAC" w:rsidP="00DB7AA9">
            <w:pPr>
              <w:pStyle w:val="TAC"/>
              <w:rPr>
                <w:ins w:id="180" w:author="Ericsson, Venkat" w:date="2024-04-08T21:12:00Z"/>
              </w:rPr>
            </w:pPr>
          </w:p>
        </w:tc>
        <w:tc>
          <w:tcPr>
            <w:tcW w:w="2410" w:type="dxa"/>
            <w:gridSpan w:val="3"/>
            <w:shd w:val="clear" w:color="auto" w:fill="auto"/>
          </w:tcPr>
          <w:p w14:paraId="5106BF43" w14:textId="77777777" w:rsidR="00515DAC" w:rsidRPr="00345445" w:rsidRDefault="00515DAC" w:rsidP="00DB7AA9">
            <w:pPr>
              <w:pStyle w:val="TAC"/>
              <w:rPr>
                <w:ins w:id="181" w:author="Ericsson, Venkat" w:date="2024-04-08T21:12:00Z"/>
              </w:rPr>
            </w:pPr>
            <w:ins w:id="182" w:author="Ericsson, Venkat" w:date="2024-04-08T21:12:00Z">
              <w:r w:rsidRPr="00345445">
                <w:t>NR RF Channel Number 1</w:t>
              </w:r>
            </w:ins>
          </w:p>
        </w:tc>
        <w:tc>
          <w:tcPr>
            <w:tcW w:w="2835" w:type="dxa"/>
            <w:shd w:val="clear" w:color="auto" w:fill="auto"/>
          </w:tcPr>
          <w:p w14:paraId="0AE454F8" w14:textId="77777777" w:rsidR="00515DAC" w:rsidRDefault="00515DAC" w:rsidP="00DB7AA9">
            <w:pPr>
              <w:pStyle w:val="TAL"/>
              <w:rPr>
                <w:ins w:id="183" w:author="Ericsson, Venkat" w:date="2024-04-08T21:12:00Z"/>
                <w:lang w:eastAsia="zh-CN"/>
              </w:rPr>
            </w:pPr>
            <w:ins w:id="184" w:author="Ericsson, Venkat" w:date="2024-04-08T21:12:00Z">
              <w:r>
                <w:rPr>
                  <w:rFonts w:hint="eastAsia"/>
                  <w:lang w:eastAsia="zh-CN"/>
                </w:rPr>
                <w:t>S</w:t>
              </w:r>
              <w:r>
                <w:rPr>
                  <w:lang w:eastAsia="zh-CN"/>
                </w:rPr>
                <w:t>ame as Cell 1</w:t>
              </w:r>
            </w:ins>
          </w:p>
        </w:tc>
      </w:tr>
      <w:tr w:rsidR="00515DAC" w:rsidRPr="001C0E1B" w14:paraId="1F893746" w14:textId="77777777" w:rsidTr="00DB7AA9">
        <w:trPr>
          <w:cantSplit/>
          <w:trHeight w:val="113"/>
          <w:jc w:val="center"/>
          <w:ins w:id="185" w:author="Ericsson, Venkat" w:date="2024-04-08T21:12:00Z"/>
        </w:trPr>
        <w:tc>
          <w:tcPr>
            <w:tcW w:w="1557" w:type="dxa"/>
            <w:vMerge/>
            <w:shd w:val="clear" w:color="auto" w:fill="auto"/>
          </w:tcPr>
          <w:p w14:paraId="2F8B81E0" w14:textId="77777777" w:rsidR="00515DAC" w:rsidRPr="00557EB1" w:rsidRDefault="00515DAC" w:rsidP="00DB7AA9">
            <w:pPr>
              <w:pStyle w:val="TAL"/>
              <w:rPr>
                <w:ins w:id="186" w:author="Ericsson, Venkat" w:date="2024-04-08T21:12:00Z"/>
              </w:rPr>
            </w:pPr>
          </w:p>
        </w:tc>
        <w:tc>
          <w:tcPr>
            <w:tcW w:w="1701" w:type="dxa"/>
            <w:shd w:val="clear" w:color="auto" w:fill="auto"/>
          </w:tcPr>
          <w:p w14:paraId="160234E3" w14:textId="77777777" w:rsidR="00515DAC" w:rsidRPr="001C0E1B" w:rsidRDefault="00515DAC" w:rsidP="00DB7AA9">
            <w:pPr>
              <w:pStyle w:val="TAL"/>
              <w:rPr>
                <w:ins w:id="187" w:author="Ericsson, Venkat" w:date="2024-04-08T21:12:00Z"/>
              </w:rPr>
            </w:pPr>
            <w:ins w:id="188" w:author="Ericsson, Venkat" w:date="2024-04-08T21:12:00Z">
              <w:r w:rsidRPr="009E4AB6">
                <w:t>PRACH configuration</w:t>
              </w:r>
            </w:ins>
          </w:p>
        </w:tc>
        <w:tc>
          <w:tcPr>
            <w:tcW w:w="739" w:type="dxa"/>
            <w:shd w:val="clear" w:color="auto" w:fill="auto"/>
          </w:tcPr>
          <w:p w14:paraId="6DB39904" w14:textId="77777777" w:rsidR="00515DAC" w:rsidRPr="001C0E1B" w:rsidRDefault="00515DAC" w:rsidP="00DB7AA9">
            <w:pPr>
              <w:pStyle w:val="TAC"/>
              <w:rPr>
                <w:ins w:id="189" w:author="Ericsson, Venkat" w:date="2024-04-08T21:12:00Z"/>
              </w:rPr>
            </w:pPr>
          </w:p>
        </w:tc>
        <w:tc>
          <w:tcPr>
            <w:tcW w:w="2410" w:type="dxa"/>
            <w:gridSpan w:val="3"/>
            <w:shd w:val="clear" w:color="auto" w:fill="auto"/>
          </w:tcPr>
          <w:p w14:paraId="1E022345" w14:textId="77777777" w:rsidR="00515DAC" w:rsidRDefault="00515DAC" w:rsidP="00DB7AA9">
            <w:pPr>
              <w:pStyle w:val="TAC"/>
              <w:rPr>
                <w:ins w:id="190" w:author="Ericsson, Venkat" w:date="2024-04-08T21:12:00Z"/>
                <w:highlight w:val="yellow"/>
              </w:rPr>
            </w:pPr>
            <w:ins w:id="191" w:author="Ericsson, Venkat" w:date="2024-04-08T21:12:00Z">
              <w:r>
                <w:rPr>
                  <w:lang w:eastAsia="zh-CN"/>
                </w:rPr>
                <w:t xml:space="preserve">FR1 </w:t>
              </w:r>
              <w:r w:rsidRPr="006F4D85">
                <w:rPr>
                  <w:lang w:eastAsia="zh-CN"/>
                </w:rPr>
                <w:t xml:space="preserve">PRACH configuration </w:t>
              </w:r>
              <w:r>
                <w:rPr>
                  <w:lang w:eastAsia="zh-CN"/>
                </w:rPr>
                <w:t>5</w:t>
              </w:r>
            </w:ins>
          </w:p>
        </w:tc>
        <w:tc>
          <w:tcPr>
            <w:tcW w:w="2835" w:type="dxa"/>
            <w:vMerge w:val="restart"/>
            <w:shd w:val="clear" w:color="auto" w:fill="auto"/>
          </w:tcPr>
          <w:p w14:paraId="530FC86F" w14:textId="77777777" w:rsidR="00515DAC" w:rsidRDefault="00515DAC" w:rsidP="00DB7AA9">
            <w:pPr>
              <w:pStyle w:val="TAL"/>
              <w:rPr>
                <w:ins w:id="192" w:author="Ericsson, Venkat" w:date="2024-04-08T21:12:00Z"/>
                <w:lang w:eastAsia="zh-CN"/>
              </w:rPr>
            </w:pPr>
            <w:ins w:id="193" w:author="Ericsson, Venkat" w:date="2024-04-08T21:12:00Z">
              <w:r>
                <w:rPr>
                  <w:rFonts w:hint="eastAsia"/>
                  <w:lang w:eastAsia="zh-CN"/>
                </w:rPr>
                <w:t>R</w:t>
              </w:r>
              <w:r>
                <w:rPr>
                  <w:lang w:eastAsia="zh-CN"/>
                </w:rPr>
                <w:t>ACH bandwidth is within active UL BWP of Cell 1</w:t>
              </w:r>
            </w:ins>
          </w:p>
        </w:tc>
      </w:tr>
      <w:tr w:rsidR="00515DAC" w:rsidRPr="001C0E1B" w14:paraId="775D819F" w14:textId="77777777" w:rsidTr="00DB7AA9">
        <w:trPr>
          <w:cantSplit/>
          <w:trHeight w:val="113"/>
          <w:jc w:val="center"/>
          <w:ins w:id="194" w:author="Ericsson, Venkat" w:date="2024-04-08T21:12:00Z"/>
        </w:trPr>
        <w:tc>
          <w:tcPr>
            <w:tcW w:w="1557" w:type="dxa"/>
            <w:vMerge/>
            <w:shd w:val="clear" w:color="auto" w:fill="auto"/>
          </w:tcPr>
          <w:p w14:paraId="6E1A2FF3" w14:textId="77777777" w:rsidR="00515DAC" w:rsidRPr="00557EB1" w:rsidRDefault="00515DAC" w:rsidP="00DB7AA9">
            <w:pPr>
              <w:pStyle w:val="TAL"/>
              <w:rPr>
                <w:ins w:id="195" w:author="Ericsson, Venkat" w:date="2024-04-08T21:12:00Z"/>
              </w:rPr>
            </w:pPr>
          </w:p>
        </w:tc>
        <w:tc>
          <w:tcPr>
            <w:tcW w:w="1701" w:type="dxa"/>
            <w:shd w:val="clear" w:color="auto" w:fill="auto"/>
          </w:tcPr>
          <w:p w14:paraId="7DAE6DF7" w14:textId="77777777" w:rsidR="00515DAC" w:rsidRPr="001C0E1B" w:rsidRDefault="00515DAC" w:rsidP="00DB7AA9">
            <w:pPr>
              <w:pStyle w:val="TAL"/>
              <w:rPr>
                <w:ins w:id="196" w:author="Ericsson, Venkat" w:date="2024-04-08T21:12:00Z"/>
              </w:rPr>
            </w:pPr>
            <w:proofErr w:type="spellStart"/>
            <w:ins w:id="197" w:author="Ericsson, Venkat" w:date="2024-04-08T21:12:00Z">
              <w:r w:rsidRPr="00AF639F">
                <w:t>bwp-GenericParameters</w:t>
              </w:r>
              <w:proofErr w:type="spellEnd"/>
            </w:ins>
          </w:p>
        </w:tc>
        <w:tc>
          <w:tcPr>
            <w:tcW w:w="739" w:type="dxa"/>
            <w:shd w:val="clear" w:color="auto" w:fill="auto"/>
          </w:tcPr>
          <w:p w14:paraId="27BDA421" w14:textId="77777777" w:rsidR="00515DAC" w:rsidRPr="001C0E1B" w:rsidRDefault="00515DAC" w:rsidP="00DB7AA9">
            <w:pPr>
              <w:pStyle w:val="TAC"/>
              <w:rPr>
                <w:ins w:id="198" w:author="Ericsson, Venkat" w:date="2024-04-08T21:12:00Z"/>
              </w:rPr>
            </w:pPr>
          </w:p>
        </w:tc>
        <w:tc>
          <w:tcPr>
            <w:tcW w:w="2410" w:type="dxa"/>
            <w:gridSpan w:val="3"/>
            <w:shd w:val="clear" w:color="auto" w:fill="auto"/>
          </w:tcPr>
          <w:p w14:paraId="314E4228" w14:textId="77777777" w:rsidR="00515DAC" w:rsidRDefault="00515DAC" w:rsidP="00DB7AA9">
            <w:pPr>
              <w:pStyle w:val="TAC"/>
              <w:rPr>
                <w:ins w:id="199" w:author="Ericsson, Venkat" w:date="2024-04-08T21:12:00Z"/>
                <w:highlight w:val="yellow"/>
              </w:rPr>
            </w:pPr>
            <w:ins w:id="200" w:author="Ericsson, Venkat" w:date="2024-04-08T21:12:00Z">
              <w:r w:rsidRPr="006F4D85">
                <w:rPr>
                  <w:lang w:eastAsia="zh-CN"/>
                </w:rPr>
                <w:t>ULBWP.0.1</w:t>
              </w:r>
            </w:ins>
          </w:p>
        </w:tc>
        <w:tc>
          <w:tcPr>
            <w:tcW w:w="2835" w:type="dxa"/>
            <w:vMerge/>
            <w:shd w:val="clear" w:color="auto" w:fill="auto"/>
          </w:tcPr>
          <w:p w14:paraId="224CCCE7" w14:textId="77777777" w:rsidR="00515DAC" w:rsidRDefault="00515DAC" w:rsidP="00DB7AA9">
            <w:pPr>
              <w:pStyle w:val="TAL"/>
              <w:rPr>
                <w:ins w:id="201" w:author="Ericsson, Venkat" w:date="2024-04-08T21:12:00Z"/>
              </w:rPr>
            </w:pPr>
          </w:p>
        </w:tc>
      </w:tr>
      <w:tr w:rsidR="00515DAC" w:rsidRPr="001C0E1B" w14:paraId="3ABD44BE" w14:textId="77777777" w:rsidTr="00DB7AA9">
        <w:trPr>
          <w:cantSplit/>
          <w:trHeight w:val="113"/>
          <w:jc w:val="center"/>
          <w:ins w:id="202" w:author="Ericsson, Venkat" w:date="2024-04-08T21:12:00Z"/>
        </w:trPr>
        <w:tc>
          <w:tcPr>
            <w:tcW w:w="1557" w:type="dxa"/>
            <w:vMerge/>
            <w:shd w:val="clear" w:color="auto" w:fill="auto"/>
          </w:tcPr>
          <w:p w14:paraId="5942AA72" w14:textId="77777777" w:rsidR="00515DAC" w:rsidRPr="00557EB1" w:rsidRDefault="00515DAC" w:rsidP="00DB7AA9">
            <w:pPr>
              <w:pStyle w:val="TAL"/>
              <w:rPr>
                <w:ins w:id="203" w:author="Ericsson, Venkat" w:date="2024-04-08T21:12:00Z"/>
              </w:rPr>
            </w:pPr>
          </w:p>
        </w:tc>
        <w:tc>
          <w:tcPr>
            <w:tcW w:w="1701" w:type="dxa"/>
            <w:shd w:val="clear" w:color="auto" w:fill="auto"/>
          </w:tcPr>
          <w:p w14:paraId="6D91B0A7" w14:textId="77777777" w:rsidR="00515DAC" w:rsidRPr="001C0E1B" w:rsidRDefault="00515DAC" w:rsidP="00DB7AA9">
            <w:pPr>
              <w:pStyle w:val="TAL"/>
              <w:rPr>
                <w:ins w:id="204" w:author="Ericsson, Venkat" w:date="2024-04-08T21:12:00Z"/>
              </w:rPr>
            </w:pPr>
            <w:ins w:id="205" w:author="Ericsson, Venkat" w:date="2024-04-08T21:12:00Z">
              <w:r w:rsidRPr="00D328C6">
                <w:t>n-</w:t>
              </w:r>
              <w:proofErr w:type="spellStart"/>
              <w:r w:rsidRPr="00D328C6">
                <w:t>TimingAdvanceOffset</w:t>
              </w:r>
              <w:proofErr w:type="spellEnd"/>
            </w:ins>
          </w:p>
        </w:tc>
        <w:tc>
          <w:tcPr>
            <w:tcW w:w="739" w:type="dxa"/>
            <w:shd w:val="clear" w:color="auto" w:fill="auto"/>
          </w:tcPr>
          <w:p w14:paraId="0932DD53" w14:textId="77777777" w:rsidR="00515DAC" w:rsidRPr="001C0E1B" w:rsidRDefault="00515DAC" w:rsidP="00DB7AA9">
            <w:pPr>
              <w:pStyle w:val="TAC"/>
              <w:rPr>
                <w:ins w:id="206" w:author="Ericsson, Venkat" w:date="2024-04-08T21:12:00Z"/>
                <w:lang w:eastAsia="zh-CN"/>
              </w:rPr>
            </w:pPr>
            <w:ins w:id="207" w:author="Ericsson, Venkat" w:date="2024-04-08T21:12:00Z">
              <w:r>
                <w:rPr>
                  <w:rFonts w:hint="eastAsia"/>
                  <w:lang w:eastAsia="zh-CN"/>
                </w:rPr>
                <w:t>T</w:t>
              </w:r>
              <w:r>
                <w:rPr>
                  <w:lang w:eastAsia="zh-CN"/>
                </w:rPr>
                <w:t>c</w:t>
              </w:r>
            </w:ins>
          </w:p>
        </w:tc>
        <w:tc>
          <w:tcPr>
            <w:tcW w:w="2410" w:type="dxa"/>
            <w:gridSpan w:val="3"/>
            <w:shd w:val="clear" w:color="auto" w:fill="auto"/>
          </w:tcPr>
          <w:p w14:paraId="7F6166EE" w14:textId="77777777" w:rsidR="00515DAC" w:rsidRDefault="00515DAC" w:rsidP="00DB7AA9">
            <w:pPr>
              <w:pStyle w:val="TAC"/>
              <w:rPr>
                <w:ins w:id="208" w:author="Ericsson, Venkat" w:date="2024-04-08T21:12:00Z"/>
                <w:highlight w:val="yellow"/>
              </w:rPr>
            </w:pPr>
            <w:ins w:id="209" w:author="Ericsson, Venkat" w:date="2024-04-08T21:12:00Z">
              <w:r w:rsidRPr="00A634C0">
                <w:t>25600</w:t>
              </w:r>
            </w:ins>
          </w:p>
        </w:tc>
        <w:tc>
          <w:tcPr>
            <w:tcW w:w="2835" w:type="dxa"/>
            <w:shd w:val="clear" w:color="auto" w:fill="auto"/>
          </w:tcPr>
          <w:p w14:paraId="56B6B7FD" w14:textId="77777777" w:rsidR="00515DAC" w:rsidRDefault="00515DAC" w:rsidP="00DB7AA9">
            <w:pPr>
              <w:pStyle w:val="TAL"/>
              <w:rPr>
                <w:ins w:id="210" w:author="Ericsson, Venkat" w:date="2024-04-08T21:12:00Z"/>
              </w:rPr>
            </w:pPr>
          </w:p>
        </w:tc>
      </w:tr>
      <w:tr w:rsidR="00515DAC" w:rsidRPr="001C0E1B" w14:paraId="3B86355A" w14:textId="77777777" w:rsidTr="00DB7AA9">
        <w:trPr>
          <w:cantSplit/>
          <w:trHeight w:val="113"/>
          <w:jc w:val="center"/>
          <w:ins w:id="211" w:author="Ericsson, Venkat" w:date="2024-04-08T21:12:00Z"/>
        </w:trPr>
        <w:tc>
          <w:tcPr>
            <w:tcW w:w="1557" w:type="dxa"/>
            <w:vMerge w:val="restart"/>
            <w:tcBorders>
              <w:top w:val="single" w:sz="4" w:space="0" w:color="auto"/>
              <w:left w:val="single" w:sz="4" w:space="0" w:color="auto"/>
              <w:right w:val="single" w:sz="4" w:space="0" w:color="auto"/>
            </w:tcBorders>
            <w:shd w:val="clear" w:color="auto" w:fill="auto"/>
          </w:tcPr>
          <w:p w14:paraId="0A031314" w14:textId="77777777" w:rsidR="00515DAC" w:rsidRPr="001C0E1B" w:rsidRDefault="00515DAC" w:rsidP="00DB7AA9">
            <w:pPr>
              <w:pStyle w:val="TAL"/>
              <w:rPr>
                <w:ins w:id="212" w:author="Ericsson, Venkat" w:date="2024-04-08T21:12:00Z"/>
              </w:rPr>
            </w:pPr>
            <w:ins w:id="213" w:author="Ericsson, Venkat" w:date="2024-04-08T21:12:00Z">
              <w:r>
                <w:t>LTM-CSI-</w:t>
              </w:r>
              <w:proofErr w:type="spellStart"/>
              <w:r>
                <w:t>ReportConfig</w:t>
              </w:r>
              <w:proofErr w:type="spellEnd"/>
            </w:ins>
          </w:p>
        </w:tc>
        <w:tc>
          <w:tcPr>
            <w:tcW w:w="1701" w:type="dxa"/>
            <w:tcBorders>
              <w:left w:val="single" w:sz="4" w:space="0" w:color="auto"/>
            </w:tcBorders>
            <w:shd w:val="clear" w:color="auto" w:fill="auto"/>
          </w:tcPr>
          <w:p w14:paraId="32FFA8E1" w14:textId="77777777" w:rsidR="00515DAC" w:rsidRPr="001C0E1B" w:rsidRDefault="00515DAC" w:rsidP="00DB7AA9">
            <w:pPr>
              <w:pStyle w:val="TAL"/>
              <w:rPr>
                <w:ins w:id="214" w:author="Ericsson, Venkat" w:date="2024-04-08T21:12:00Z"/>
              </w:rPr>
            </w:pPr>
            <w:ins w:id="215" w:author="Ericsson, Venkat" w:date="2024-04-08T21:12:00Z">
              <w:r>
                <w:t xml:space="preserve">L1-RSRP </w:t>
              </w:r>
              <w:r w:rsidRPr="00851801">
                <w:t>reporting period</w:t>
              </w:r>
            </w:ins>
          </w:p>
        </w:tc>
        <w:tc>
          <w:tcPr>
            <w:tcW w:w="739" w:type="dxa"/>
            <w:shd w:val="clear" w:color="auto" w:fill="auto"/>
          </w:tcPr>
          <w:p w14:paraId="14FE8593" w14:textId="77777777" w:rsidR="00515DAC" w:rsidRPr="001C0E1B" w:rsidRDefault="00515DAC" w:rsidP="00DB7AA9">
            <w:pPr>
              <w:pStyle w:val="TAC"/>
              <w:rPr>
                <w:ins w:id="216" w:author="Ericsson, Venkat" w:date="2024-04-08T21:12:00Z"/>
              </w:rPr>
            </w:pPr>
            <w:ins w:id="217" w:author="Ericsson, Venkat" w:date="2024-04-08T21:12:00Z">
              <w:r w:rsidRPr="00851801">
                <w:t>slot</w:t>
              </w:r>
            </w:ins>
          </w:p>
        </w:tc>
        <w:tc>
          <w:tcPr>
            <w:tcW w:w="2410" w:type="dxa"/>
            <w:gridSpan w:val="3"/>
            <w:shd w:val="clear" w:color="auto" w:fill="auto"/>
          </w:tcPr>
          <w:p w14:paraId="035716F9" w14:textId="77777777" w:rsidR="00515DAC" w:rsidRPr="001C0E1B" w:rsidRDefault="00515DAC" w:rsidP="00DB7AA9">
            <w:pPr>
              <w:pStyle w:val="TAC"/>
              <w:rPr>
                <w:ins w:id="218" w:author="Ericsson, Venkat" w:date="2024-04-08T21:12:00Z"/>
              </w:rPr>
            </w:pPr>
            <w:ins w:id="219" w:author="Ericsson, Venkat" w:date="2024-04-08T21:12:00Z">
              <w:r>
                <w:t>80</w:t>
              </w:r>
            </w:ins>
          </w:p>
        </w:tc>
        <w:tc>
          <w:tcPr>
            <w:tcW w:w="2835" w:type="dxa"/>
            <w:shd w:val="clear" w:color="auto" w:fill="auto"/>
          </w:tcPr>
          <w:p w14:paraId="3F18F545" w14:textId="77777777" w:rsidR="00515DAC" w:rsidRPr="001C0E1B" w:rsidRDefault="00515DAC" w:rsidP="00DB7AA9">
            <w:pPr>
              <w:pStyle w:val="TAL"/>
              <w:rPr>
                <w:ins w:id="220" w:author="Ericsson, Venkat" w:date="2024-04-08T21:12:00Z"/>
              </w:rPr>
            </w:pPr>
            <w:ins w:id="221" w:author="Ericsson, Venkat" w:date="2024-04-08T21:12:00Z">
              <w:r w:rsidRPr="00851801">
                <w:t>Periodic L1-RSRP reporting configured</w:t>
              </w:r>
            </w:ins>
          </w:p>
        </w:tc>
      </w:tr>
      <w:tr w:rsidR="00515DAC" w:rsidRPr="001C0E1B" w14:paraId="6FBFCEE0" w14:textId="77777777" w:rsidTr="00DB7AA9">
        <w:trPr>
          <w:cantSplit/>
          <w:trHeight w:val="113"/>
          <w:jc w:val="center"/>
          <w:ins w:id="222" w:author="Ericsson, Venkat" w:date="2024-04-08T21:12:00Z"/>
        </w:trPr>
        <w:tc>
          <w:tcPr>
            <w:tcW w:w="1557" w:type="dxa"/>
            <w:vMerge/>
            <w:tcBorders>
              <w:left w:val="single" w:sz="4" w:space="0" w:color="auto"/>
              <w:right w:val="single" w:sz="4" w:space="0" w:color="auto"/>
            </w:tcBorders>
            <w:shd w:val="clear" w:color="auto" w:fill="auto"/>
          </w:tcPr>
          <w:p w14:paraId="26B99D02" w14:textId="77777777" w:rsidR="00515DAC" w:rsidRDefault="00515DAC" w:rsidP="00DB7AA9">
            <w:pPr>
              <w:pStyle w:val="TAL"/>
              <w:rPr>
                <w:ins w:id="223" w:author="Ericsson, Venkat" w:date="2024-04-08T21:12:00Z"/>
              </w:rPr>
            </w:pPr>
          </w:p>
        </w:tc>
        <w:tc>
          <w:tcPr>
            <w:tcW w:w="1701" w:type="dxa"/>
            <w:tcBorders>
              <w:left w:val="single" w:sz="4" w:space="0" w:color="auto"/>
            </w:tcBorders>
            <w:shd w:val="clear" w:color="auto" w:fill="auto"/>
          </w:tcPr>
          <w:p w14:paraId="39C90B00" w14:textId="77777777" w:rsidR="00515DAC" w:rsidRDefault="00515DAC" w:rsidP="00DB7AA9">
            <w:pPr>
              <w:pStyle w:val="TAL"/>
              <w:rPr>
                <w:ins w:id="224" w:author="Ericsson, Venkat" w:date="2024-04-08T21:12:00Z"/>
              </w:rPr>
            </w:pPr>
            <w:proofErr w:type="spellStart"/>
            <w:ins w:id="225" w:author="Ericsson, Venkat" w:date="2024-04-08T21:12:00Z">
              <w:r>
                <w:t>nrOfReportedCells</w:t>
              </w:r>
              <w:proofErr w:type="spellEnd"/>
            </w:ins>
          </w:p>
        </w:tc>
        <w:tc>
          <w:tcPr>
            <w:tcW w:w="739" w:type="dxa"/>
            <w:shd w:val="clear" w:color="auto" w:fill="auto"/>
          </w:tcPr>
          <w:p w14:paraId="70B7DE75" w14:textId="77777777" w:rsidR="00515DAC" w:rsidRPr="00851801" w:rsidRDefault="00515DAC" w:rsidP="00DB7AA9">
            <w:pPr>
              <w:pStyle w:val="TAC"/>
              <w:rPr>
                <w:ins w:id="226" w:author="Ericsson, Venkat" w:date="2024-04-08T21:12:00Z"/>
              </w:rPr>
            </w:pPr>
          </w:p>
        </w:tc>
        <w:tc>
          <w:tcPr>
            <w:tcW w:w="2410" w:type="dxa"/>
            <w:gridSpan w:val="3"/>
            <w:shd w:val="clear" w:color="auto" w:fill="auto"/>
          </w:tcPr>
          <w:p w14:paraId="58DE1814" w14:textId="77777777" w:rsidR="00515DAC" w:rsidRDefault="00515DAC" w:rsidP="00DB7AA9">
            <w:pPr>
              <w:pStyle w:val="TAC"/>
              <w:rPr>
                <w:ins w:id="227" w:author="Ericsson, Venkat" w:date="2024-04-08T21:12:00Z"/>
              </w:rPr>
            </w:pPr>
            <w:ins w:id="228" w:author="Ericsson, Venkat" w:date="2024-04-08T21:12:00Z">
              <w:r>
                <w:rPr>
                  <w:lang w:eastAsia="zh-CN"/>
                </w:rPr>
                <w:t>n1</w:t>
              </w:r>
            </w:ins>
          </w:p>
        </w:tc>
        <w:tc>
          <w:tcPr>
            <w:tcW w:w="2835" w:type="dxa"/>
            <w:vMerge w:val="restart"/>
            <w:shd w:val="clear" w:color="auto" w:fill="auto"/>
          </w:tcPr>
          <w:p w14:paraId="5B4E8E8E" w14:textId="77777777" w:rsidR="00515DAC" w:rsidRPr="00851801" w:rsidRDefault="00515DAC" w:rsidP="00DB7AA9">
            <w:pPr>
              <w:pStyle w:val="TAL"/>
              <w:rPr>
                <w:ins w:id="229" w:author="Ericsson, Venkat" w:date="2024-04-08T21:12:00Z"/>
              </w:rPr>
            </w:pPr>
            <w:ins w:id="230" w:author="Ericsson, Venkat" w:date="2024-04-08T21:12:00Z">
              <w:r>
                <w:t>Report candidate cell’s (Cell 2) L1-RSRP measurement results.</w:t>
              </w:r>
            </w:ins>
          </w:p>
        </w:tc>
      </w:tr>
      <w:tr w:rsidR="00515DAC" w:rsidRPr="001C0E1B" w14:paraId="61C21D62" w14:textId="77777777" w:rsidTr="00DB7AA9">
        <w:trPr>
          <w:cantSplit/>
          <w:trHeight w:val="113"/>
          <w:jc w:val="center"/>
          <w:ins w:id="231" w:author="Ericsson, Venkat" w:date="2024-04-08T21:12:00Z"/>
        </w:trPr>
        <w:tc>
          <w:tcPr>
            <w:tcW w:w="1557" w:type="dxa"/>
            <w:vMerge/>
            <w:tcBorders>
              <w:left w:val="single" w:sz="4" w:space="0" w:color="auto"/>
              <w:bottom w:val="nil"/>
              <w:right w:val="single" w:sz="4" w:space="0" w:color="auto"/>
            </w:tcBorders>
            <w:shd w:val="clear" w:color="auto" w:fill="auto"/>
          </w:tcPr>
          <w:p w14:paraId="2C7059CB" w14:textId="77777777" w:rsidR="00515DAC" w:rsidRDefault="00515DAC" w:rsidP="00DB7AA9">
            <w:pPr>
              <w:pStyle w:val="TAL"/>
              <w:rPr>
                <w:ins w:id="232" w:author="Ericsson, Venkat" w:date="2024-04-08T21:12:00Z"/>
              </w:rPr>
            </w:pPr>
          </w:p>
        </w:tc>
        <w:tc>
          <w:tcPr>
            <w:tcW w:w="1701" w:type="dxa"/>
            <w:tcBorders>
              <w:left w:val="single" w:sz="4" w:space="0" w:color="auto"/>
            </w:tcBorders>
            <w:shd w:val="clear" w:color="auto" w:fill="auto"/>
          </w:tcPr>
          <w:p w14:paraId="6D31824E" w14:textId="77777777" w:rsidR="00515DAC" w:rsidRDefault="00515DAC" w:rsidP="00DB7AA9">
            <w:pPr>
              <w:pStyle w:val="TAL"/>
              <w:rPr>
                <w:ins w:id="233" w:author="Ericsson, Venkat" w:date="2024-04-08T21:12:00Z"/>
              </w:rPr>
            </w:pPr>
            <w:proofErr w:type="spellStart"/>
            <w:ins w:id="234" w:author="Ericsson, Venkat" w:date="2024-04-08T21:12:00Z">
              <w:r>
                <w:t>nrOfReportedRS-PerCell</w:t>
              </w:r>
              <w:proofErr w:type="spellEnd"/>
            </w:ins>
          </w:p>
        </w:tc>
        <w:tc>
          <w:tcPr>
            <w:tcW w:w="739" w:type="dxa"/>
            <w:shd w:val="clear" w:color="auto" w:fill="auto"/>
          </w:tcPr>
          <w:p w14:paraId="1F60E811" w14:textId="77777777" w:rsidR="00515DAC" w:rsidRPr="00851801" w:rsidRDefault="00515DAC" w:rsidP="00DB7AA9">
            <w:pPr>
              <w:pStyle w:val="TAC"/>
              <w:rPr>
                <w:ins w:id="235" w:author="Ericsson, Venkat" w:date="2024-04-08T21:12:00Z"/>
              </w:rPr>
            </w:pPr>
          </w:p>
        </w:tc>
        <w:tc>
          <w:tcPr>
            <w:tcW w:w="2410" w:type="dxa"/>
            <w:gridSpan w:val="3"/>
            <w:shd w:val="clear" w:color="auto" w:fill="auto"/>
          </w:tcPr>
          <w:p w14:paraId="63B3A638" w14:textId="77777777" w:rsidR="00515DAC" w:rsidRDefault="00515DAC" w:rsidP="00DB7AA9">
            <w:pPr>
              <w:pStyle w:val="TAC"/>
              <w:rPr>
                <w:ins w:id="236" w:author="Ericsson, Venkat" w:date="2024-04-08T21:12:00Z"/>
                <w:lang w:eastAsia="zh-CN"/>
              </w:rPr>
            </w:pPr>
            <w:ins w:id="237" w:author="Ericsson, Venkat" w:date="2024-04-08T21:12:00Z">
              <w:r>
                <w:rPr>
                  <w:rFonts w:hint="eastAsia"/>
                  <w:lang w:eastAsia="zh-CN"/>
                </w:rPr>
                <w:t>n</w:t>
              </w:r>
              <w:r>
                <w:rPr>
                  <w:lang w:eastAsia="zh-CN"/>
                </w:rPr>
                <w:t>1</w:t>
              </w:r>
            </w:ins>
          </w:p>
        </w:tc>
        <w:tc>
          <w:tcPr>
            <w:tcW w:w="2835" w:type="dxa"/>
            <w:vMerge/>
            <w:shd w:val="clear" w:color="auto" w:fill="auto"/>
          </w:tcPr>
          <w:p w14:paraId="7DFCAE92" w14:textId="77777777" w:rsidR="00515DAC" w:rsidRPr="00851801" w:rsidRDefault="00515DAC" w:rsidP="00DB7AA9">
            <w:pPr>
              <w:pStyle w:val="TAL"/>
              <w:rPr>
                <w:ins w:id="238" w:author="Ericsson, Venkat" w:date="2024-04-08T21:12:00Z"/>
              </w:rPr>
            </w:pPr>
          </w:p>
        </w:tc>
      </w:tr>
      <w:tr w:rsidR="00515DAC" w:rsidRPr="001C0E1B" w14:paraId="1AF13C9E" w14:textId="77777777" w:rsidTr="00DB7AA9">
        <w:trPr>
          <w:cantSplit/>
          <w:trHeight w:val="113"/>
          <w:jc w:val="center"/>
          <w:ins w:id="239" w:author="Ericsson, Venkat" w:date="2024-04-08T21:12:00Z"/>
        </w:trPr>
        <w:tc>
          <w:tcPr>
            <w:tcW w:w="1557" w:type="dxa"/>
            <w:tcBorders>
              <w:top w:val="nil"/>
              <w:left w:val="single" w:sz="4" w:space="0" w:color="auto"/>
              <w:bottom w:val="single" w:sz="4" w:space="0" w:color="auto"/>
              <w:right w:val="single" w:sz="4" w:space="0" w:color="auto"/>
            </w:tcBorders>
            <w:shd w:val="clear" w:color="auto" w:fill="auto"/>
          </w:tcPr>
          <w:p w14:paraId="6EEE2CAA" w14:textId="77777777" w:rsidR="00515DAC" w:rsidRPr="001C0E1B" w:rsidRDefault="00515DAC" w:rsidP="00DB7AA9">
            <w:pPr>
              <w:pStyle w:val="TAL"/>
              <w:rPr>
                <w:ins w:id="240" w:author="Ericsson, Venkat" w:date="2024-04-08T21:12:00Z"/>
              </w:rPr>
            </w:pPr>
          </w:p>
        </w:tc>
        <w:tc>
          <w:tcPr>
            <w:tcW w:w="1701" w:type="dxa"/>
            <w:tcBorders>
              <w:left w:val="single" w:sz="4" w:space="0" w:color="auto"/>
            </w:tcBorders>
            <w:shd w:val="clear" w:color="auto" w:fill="auto"/>
          </w:tcPr>
          <w:p w14:paraId="42345D75" w14:textId="77777777" w:rsidR="00515DAC" w:rsidRPr="001C0E1B" w:rsidRDefault="00515DAC" w:rsidP="00DB7AA9">
            <w:pPr>
              <w:pStyle w:val="TAL"/>
              <w:rPr>
                <w:ins w:id="241" w:author="Ericsson, Venkat" w:date="2024-04-08T21:12:00Z"/>
              </w:rPr>
            </w:pPr>
            <w:proofErr w:type="spellStart"/>
            <w:ins w:id="242" w:author="Ericsson, Venkat" w:date="2024-04-08T21:12:00Z">
              <w:r>
                <w:t>spCellInclusion</w:t>
              </w:r>
              <w:proofErr w:type="spellEnd"/>
            </w:ins>
          </w:p>
        </w:tc>
        <w:tc>
          <w:tcPr>
            <w:tcW w:w="739" w:type="dxa"/>
            <w:shd w:val="clear" w:color="auto" w:fill="auto"/>
          </w:tcPr>
          <w:p w14:paraId="6DF23A53" w14:textId="77777777" w:rsidR="00515DAC" w:rsidRPr="001C0E1B" w:rsidRDefault="00515DAC" w:rsidP="00DB7AA9">
            <w:pPr>
              <w:pStyle w:val="TAC"/>
              <w:rPr>
                <w:ins w:id="243" w:author="Ericsson, Venkat" w:date="2024-04-08T21:12:00Z"/>
              </w:rPr>
            </w:pPr>
          </w:p>
        </w:tc>
        <w:tc>
          <w:tcPr>
            <w:tcW w:w="2410" w:type="dxa"/>
            <w:gridSpan w:val="3"/>
            <w:shd w:val="clear" w:color="auto" w:fill="auto"/>
          </w:tcPr>
          <w:p w14:paraId="00B486C8" w14:textId="77777777" w:rsidR="00515DAC" w:rsidRPr="001C0E1B" w:rsidRDefault="00515DAC" w:rsidP="00DB7AA9">
            <w:pPr>
              <w:pStyle w:val="TAC"/>
              <w:rPr>
                <w:ins w:id="244" w:author="Ericsson, Venkat" w:date="2024-04-08T21:12:00Z"/>
                <w:lang w:eastAsia="zh-CN"/>
              </w:rPr>
            </w:pPr>
            <w:ins w:id="245" w:author="Ericsson, Venkat" w:date="2024-04-08T21:12:00Z">
              <w:r>
                <w:rPr>
                  <w:lang w:eastAsia="zh-CN"/>
                </w:rPr>
                <w:t>N/A</w:t>
              </w:r>
            </w:ins>
          </w:p>
        </w:tc>
        <w:tc>
          <w:tcPr>
            <w:tcW w:w="2835" w:type="dxa"/>
            <w:vMerge/>
            <w:shd w:val="clear" w:color="auto" w:fill="auto"/>
          </w:tcPr>
          <w:p w14:paraId="28A34740" w14:textId="77777777" w:rsidR="00515DAC" w:rsidRPr="001C0E1B" w:rsidRDefault="00515DAC" w:rsidP="00DB7AA9">
            <w:pPr>
              <w:pStyle w:val="TAL"/>
              <w:rPr>
                <w:ins w:id="246" w:author="Ericsson, Venkat" w:date="2024-04-08T21:12:00Z"/>
              </w:rPr>
            </w:pPr>
          </w:p>
        </w:tc>
      </w:tr>
      <w:tr w:rsidR="00515DAC" w:rsidRPr="001C0E1B" w14:paraId="1483AF5E" w14:textId="77777777" w:rsidTr="00DB7AA9">
        <w:trPr>
          <w:cantSplit/>
          <w:trHeight w:val="113"/>
          <w:jc w:val="center"/>
          <w:ins w:id="247" w:author="Ericsson, Venkat" w:date="2024-04-08T21:12:00Z"/>
        </w:trPr>
        <w:tc>
          <w:tcPr>
            <w:tcW w:w="1557" w:type="dxa"/>
            <w:tcBorders>
              <w:top w:val="nil"/>
              <w:left w:val="single" w:sz="4" w:space="0" w:color="auto"/>
            </w:tcBorders>
            <w:shd w:val="clear" w:color="auto" w:fill="auto"/>
          </w:tcPr>
          <w:p w14:paraId="33AF3AA0" w14:textId="77777777" w:rsidR="00515DAC" w:rsidRDefault="00515DAC" w:rsidP="00DB7AA9">
            <w:pPr>
              <w:pStyle w:val="TAL"/>
              <w:rPr>
                <w:ins w:id="248" w:author="Ericsson, Venkat" w:date="2024-04-08T21:12:00Z"/>
              </w:rPr>
            </w:pPr>
            <w:proofErr w:type="spellStart"/>
            <w:ins w:id="249" w:author="Ericsson, Venkat" w:date="2024-04-08T21:12:00Z">
              <w:r w:rsidRPr="008D2C73">
                <w:t>ltm</w:t>
              </w:r>
              <w:proofErr w:type="spellEnd"/>
              <w:r w:rsidRPr="008D2C73">
                <w:t>-DL-</w:t>
              </w:r>
              <w:proofErr w:type="spellStart"/>
              <w:r w:rsidRPr="008D2C73">
                <w:t>OrJointTCI</w:t>
              </w:r>
              <w:proofErr w:type="spellEnd"/>
              <w:r w:rsidRPr="008D2C73">
                <w:t>-</w:t>
              </w:r>
              <w:proofErr w:type="spellStart"/>
              <w:r w:rsidRPr="008D2C73">
                <w:t>StateToAddModList</w:t>
              </w:r>
              <w:proofErr w:type="spellEnd"/>
            </w:ins>
          </w:p>
        </w:tc>
        <w:tc>
          <w:tcPr>
            <w:tcW w:w="1701" w:type="dxa"/>
            <w:tcBorders>
              <w:top w:val="nil"/>
              <w:left w:val="single" w:sz="4" w:space="0" w:color="auto"/>
              <w:bottom w:val="single" w:sz="4" w:space="0" w:color="auto"/>
            </w:tcBorders>
            <w:shd w:val="clear" w:color="auto" w:fill="auto"/>
          </w:tcPr>
          <w:p w14:paraId="6468D750" w14:textId="77777777" w:rsidR="00515DAC" w:rsidRDefault="00515DAC" w:rsidP="00DB7AA9">
            <w:pPr>
              <w:pStyle w:val="TAL"/>
              <w:rPr>
                <w:ins w:id="250" w:author="Ericsson, Venkat" w:date="2024-04-08T21:12:00Z"/>
                <w:lang w:eastAsia="zh-CN"/>
              </w:rPr>
            </w:pPr>
            <w:ins w:id="251" w:author="Ericsson, Venkat" w:date="2024-04-08T21:12:00Z">
              <w:r>
                <w:rPr>
                  <w:rFonts w:hint="eastAsia"/>
                  <w:lang w:eastAsia="zh-CN"/>
                </w:rPr>
                <w:t>#</w:t>
              </w:r>
              <w:r>
                <w:rPr>
                  <w:lang w:eastAsia="zh-CN"/>
                </w:rPr>
                <w:t>1</w:t>
              </w:r>
            </w:ins>
          </w:p>
          <w:p w14:paraId="25190FB0" w14:textId="77777777" w:rsidR="00515DAC" w:rsidRDefault="00515DAC" w:rsidP="00DB7AA9">
            <w:pPr>
              <w:pStyle w:val="TAL"/>
              <w:rPr>
                <w:ins w:id="252" w:author="Ericsson, Venkat" w:date="2024-04-08T21:12:00Z"/>
              </w:rPr>
            </w:pPr>
            <w:proofErr w:type="spellStart"/>
            <w:ins w:id="253" w:author="Ericsson, Venkat" w:date="2024-04-08T21:12:00Z">
              <w:r w:rsidRPr="002B233A">
                <w:t>CandidateTCI</w:t>
              </w:r>
              <w:proofErr w:type="spellEnd"/>
              <w:r w:rsidRPr="002B233A">
                <w:t>-State</w:t>
              </w:r>
            </w:ins>
          </w:p>
        </w:tc>
        <w:tc>
          <w:tcPr>
            <w:tcW w:w="739" w:type="dxa"/>
            <w:shd w:val="clear" w:color="auto" w:fill="auto"/>
          </w:tcPr>
          <w:p w14:paraId="4D7B9938" w14:textId="77777777" w:rsidR="00515DAC" w:rsidRPr="001C0E1B" w:rsidRDefault="00515DAC" w:rsidP="00DB7AA9">
            <w:pPr>
              <w:pStyle w:val="TAC"/>
              <w:rPr>
                <w:ins w:id="254" w:author="Ericsson, Venkat" w:date="2024-04-08T21:12:00Z"/>
              </w:rPr>
            </w:pPr>
          </w:p>
        </w:tc>
        <w:tc>
          <w:tcPr>
            <w:tcW w:w="803" w:type="dxa"/>
            <w:shd w:val="clear" w:color="auto" w:fill="auto"/>
          </w:tcPr>
          <w:p w14:paraId="19B1E1B9" w14:textId="77777777" w:rsidR="00515DAC" w:rsidRDefault="00515DAC" w:rsidP="00DB7AA9">
            <w:pPr>
              <w:pStyle w:val="TAC"/>
              <w:rPr>
                <w:ins w:id="255" w:author="Ericsson, Venkat" w:date="2024-04-08T21:12:00Z"/>
                <w:lang w:eastAsia="zh-CN"/>
              </w:rPr>
            </w:pPr>
            <w:proofErr w:type="spellStart"/>
            <w:ins w:id="256" w:author="Ericsson, Venkat" w:date="2024-04-08T21:12:00Z">
              <w:r>
                <w:t>DLorJoint</w:t>
              </w:r>
              <w:proofErr w:type="spellEnd"/>
              <w:r>
                <w:t xml:space="preserve"> </w:t>
              </w:r>
              <w:r w:rsidRPr="005631E2">
                <w:t>TCI.State.0</w:t>
              </w:r>
            </w:ins>
          </w:p>
        </w:tc>
        <w:tc>
          <w:tcPr>
            <w:tcW w:w="803" w:type="dxa"/>
            <w:shd w:val="clear" w:color="auto" w:fill="auto"/>
          </w:tcPr>
          <w:p w14:paraId="582D2AA8" w14:textId="77777777" w:rsidR="00515DAC" w:rsidRDefault="00515DAC" w:rsidP="00DB7AA9">
            <w:pPr>
              <w:pStyle w:val="TAC"/>
              <w:rPr>
                <w:ins w:id="257" w:author="Ericsson, Venkat" w:date="2024-04-08T21:12:00Z"/>
                <w:lang w:eastAsia="zh-CN"/>
              </w:rPr>
            </w:pPr>
            <w:proofErr w:type="spellStart"/>
            <w:ins w:id="258" w:author="Ericsson, Venkat" w:date="2024-04-08T21:12:00Z">
              <w:r>
                <w:t>DLorJoint</w:t>
              </w:r>
              <w:proofErr w:type="spellEnd"/>
              <w:r>
                <w:t xml:space="preserve"> </w:t>
              </w:r>
              <w:r w:rsidRPr="005631E2">
                <w:t>TCI.State.2</w:t>
              </w:r>
            </w:ins>
          </w:p>
        </w:tc>
        <w:tc>
          <w:tcPr>
            <w:tcW w:w="804" w:type="dxa"/>
            <w:shd w:val="clear" w:color="auto" w:fill="auto"/>
          </w:tcPr>
          <w:p w14:paraId="57CA4E90" w14:textId="77777777" w:rsidR="00515DAC" w:rsidRDefault="00515DAC" w:rsidP="00DB7AA9">
            <w:pPr>
              <w:pStyle w:val="TAC"/>
              <w:rPr>
                <w:ins w:id="259" w:author="Ericsson, Venkat" w:date="2024-04-08T21:12:00Z"/>
                <w:lang w:eastAsia="zh-CN"/>
              </w:rPr>
            </w:pPr>
            <w:ins w:id="260" w:author="Ericsson, Venkat" w:date="2024-04-08T21:12:00Z">
              <w:r>
                <w:rPr>
                  <w:rFonts w:hint="eastAsia"/>
                  <w:lang w:eastAsia="zh-CN"/>
                </w:rPr>
                <w:t>N</w:t>
              </w:r>
              <w:r>
                <w:rPr>
                  <w:lang w:eastAsia="zh-CN"/>
                </w:rPr>
                <w:t>/A</w:t>
              </w:r>
            </w:ins>
          </w:p>
        </w:tc>
        <w:tc>
          <w:tcPr>
            <w:tcW w:w="2835" w:type="dxa"/>
            <w:shd w:val="clear" w:color="auto" w:fill="auto"/>
          </w:tcPr>
          <w:p w14:paraId="0734DADC" w14:textId="77777777" w:rsidR="00515DAC" w:rsidRDefault="00515DAC" w:rsidP="00DB7AA9">
            <w:pPr>
              <w:pStyle w:val="TAL"/>
              <w:rPr>
                <w:ins w:id="261" w:author="Ericsson, Venkat" w:date="2024-04-08T21:12:00Z"/>
                <w:lang w:eastAsia="zh-CN"/>
              </w:rPr>
            </w:pPr>
            <w:ins w:id="262" w:author="Ericsson, Venkat" w:date="2024-04-08T21:12:00Z">
              <w:r w:rsidRPr="001C0E1B">
                <w:rPr>
                  <w:rFonts w:cs="Arial"/>
                </w:rPr>
                <w:t>As specified in clause</w:t>
              </w:r>
              <w:r>
                <w:rPr>
                  <w:rFonts w:cs="Arial"/>
                </w:rPr>
                <w:t xml:space="preserve"> </w:t>
              </w:r>
              <w:r>
                <w:t>A.3.16B</w:t>
              </w:r>
              <w:r>
                <w:rPr>
                  <w:rFonts w:hint="eastAsia"/>
                  <w:lang w:eastAsia="zh-CN"/>
                </w:rPr>
                <w:t>.</w:t>
              </w:r>
            </w:ins>
          </w:p>
          <w:p w14:paraId="11BCD6A8" w14:textId="77777777" w:rsidR="00515DAC" w:rsidRPr="001C0E1B" w:rsidRDefault="00515DAC" w:rsidP="00DB7AA9">
            <w:pPr>
              <w:pStyle w:val="TAL"/>
              <w:rPr>
                <w:ins w:id="263" w:author="Ericsson, Venkat" w:date="2024-04-08T21:12:00Z"/>
              </w:rPr>
            </w:pPr>
            <w:ins w:id="264" w:author="Ericsson, Venkat" w:date="2024-04-08T21:12:00Z">
              <w:r>
                <w:rPr>
                  <w:rFonts w:hint="eastAsia"/>
                  <w:lang w:eastAsia="zh-CN"/>
                </w:rPr>
                <w:t>C</w:t>
              </w:r>
              <w:r>
                <w:rPr>
                  <w:lang w:eastAsia="zh-CN"/>
                </w:rPr>
                <w:t>onfigured for early TCI state activation for test 1 and test 2.</w:t>
              </w:r>
            </w:ins>
          </w:p>
        </w:tc>
      </w:tr>
      <w:tr w:rsidR="00515DAC" w:rsidRPr="001C0E1B" w14:paraId="3565EE8A" w14:textId="77777777" w:rsidTr="00DB7AA9">
        <w:trPr>
          <w:cantSplit/>
          <w:trHeight w:val="113"/>
          <w:jc w:val="center"/>
          <w:ins w:id="265" w:author="Ericsson, Venkat" w:date="2024-04-08T21:12:00Z"/>
        </w:trPr>
        <w:tc>
          <w:tcPr>
            <w:tcW w:w="1557" w:type="dxa"/>
            <w:tcBorders>
              <w:top w:val="nil"/>
              <w:left w:val="single" w:sz="4" w:space="0" w:color="auto"/>
              <w:right w:val="single" w:sz="4" w:space="0" w:color="auto"/>
            </w:tcBorders>
            <w:shd w:val="clear" w:color="auto" w:fill="auto"/>
          </w:tcPr>
          <w:p w14:paraId="1AEB75CD" w14:textId="77777777" w:rsidR="00515DAC" w:rsidRPr="002B233A" w:rsidRDefault="00515DAC" w:rsidP="00DB7AA9">
            <w:pPr>
              <w:pStyle w:val="TAL"/>
              <w:rPr>
                <w:ins w:id="266" w:author="Ericsson, Venkat" w:date="2024-04-08T21:12:00Z"/>
              </w:rPr>
            </w:pPr>
            <w:proofErr w:type="spellStart"/>
            <w:ins w:id="267" w:author="Ericsson, Venkat" w:date="2024-04-08T21:12:00Z">
              <w:r w:rsidRPr="00A61AE5">
                <w:t>ltm</w:t>
              </w:r>
              <w:proofErr w:type="spellEnd"/>
              <w:r w:rsidRPr="00A61AE5">
                <w:t>-UL-TCI-</w:t>
              </w:r>
              <w:proofErr w:type="spellStart"/>
              <w:r w:rsidRPr="00A61AE5">
                <w:t>StatesToAddModList</w:t>
              </w:r>
              <w:proofErr w:type="spellEnd"/>
            </w:ins>
          </w:p>
        </w:tc>
        <w:tc>
          <w:tcPr>
            <w:tcW w:w="1701" w:type="dxa"/>
            <w:tcBorders>
              <w:left w:val="single" w:sz="4" w:space="0" w:color="auto"/>
            </w:tcBorders>
            <w:shd w:val="clear" w:color="auto" w:fill="auto"/>
          </w:tcPr>
          <w:p w14:paraId="56130C58" w14:textId="77777777" w:rsidR="00515DAC" w:rsidRDefault="00515DAC" w:rsidP="00DB7AA9">
            <w:pPr>
              <w:pStyle w:val="TAL"/>
              <w:rPr>
                <w:ins w:id="268" w:author="Ericsson, Venkat" w:date="2024-04-08T21:12:00Z"/>
                <w:lang w:eastAsia="zh-CN"/>
              </w:rPr>
            </w:pPr>
            <w:ins w:id="269" w:author="Ericsson, Venkat" w:date="2024-04-08T21:12:00Z">
              <w:r>
                <w:rPr>
                  <w:rFonts w:hint="eastAsia"/>
                  <w:lang w:eastAsia="zh-CN"/>
                </w:rPr>
                <w:t>#</w:t>
              </w:r>
              <w:r>
                <w:rPr>
                  <w:lang w:eastAsia="zh-CN"/>
                </w:rPr>
                <w:t>1</w:t>
              </w:r>
            </w:ins>
          </w:p>
          <w:p w14:paraId="33CD61C3" w14:textId="77777777" w:rsidR="00515DAC" w:rsidRDefault="00515DAC" w:rsidP="00DB7AA9">
            <w:pPr>
              <w:pStyle w:val="TAL"/>
              <w:rPr>
                <w:ins w:id="270" w:author="Ericsson, Venkat" w:date="2024-04-08T21:12:00Z"/>
              </w:rPr>
            </w:pPr>
            <w:ins w:id="271" w:author="Ericsson, Venkat" w:date="2024-04-08T21:12:00Z">
              <w:r w:rsidRPr="008D2C73">
                <w:t>CandidateTCI-UL-State</w:t>
              </w:r>
              <w:r>
                <w:t>#0</w:t>
              </w:r>
            </w:ins>
          </w:p>
        </w:tc>
        <w:tc>
          <w:tcPr>
            <w:tcW w:w="739" w:type="dxa"/>
            <w:shd w:val="clear" w:color="auto" w:fill="auto"/>
          </w:tcPr>
          <w:p w14:paraId="692C4EDA" w14:textId="77777777" w:rsidR="00515DAC" w:rsidRPr="001C0E1B" w:rsidRDefault="00515DAC" w:rsidP="00DB7AA9">
            <w:pPr>
              <w:pStyle w:val="TAC"/>
              <w:rPr>
                <w:ins w:id="272" w:author="Ericsson, Venkat" w:date="2024-04-08T21:12:00Z"/>
              </w:rPr>
            </w:pPr>
          </w:p>
        </w:tc>
        <w:tc>
          <w:tcPr>
            <w:tcW w:w="803" w:type="dxa"/>
            <w:shd w:val="clear" w:color="auto" w:fill="auto"/>
          </w:tcPr>
          <w:p w14:paraId="63D9F94E" w14:textId="77777777" w:rsidR="00515DAC" w:rsidRDefault="00515DAC" w:rsidP="00DB7AA9">
            <w:pPr>
              <w:pStyle w:val="TAC"/>
              <w:rPr>
                <w:ins w:id="273" w:author="Ericsson, Venkat" w:date="2024-04-08T21:12:00Z"/>
              </w:rPr>
            </w:pPr>
            <w:ins w:id="274" w:author="Ericsson, Venkat" w:date="2024-04-08T21:12:00Z">
              <w:r>
                <w:rPr>
                  <w:rFonts w:hint="eastAsia"/>
                  <w:lang w:eastAsia="zh-CN"/>
                </w:rPr>
                <w:t>N</w:t>
              </w:r>
              <w:r>
                <w:rPr>
                  <w:lang w:eastAsia="zh-CN"/>
                </w:rPr>
                <w:t>/A</w:t>
              </w:r>
            </w:ins>
          </w:p>
        </w:tc>
        <w:tc>
          <w:tcPr>
            <w:tcW w:w="803" w:type="dxa"/>
            <w:shd w:val="clear" w:color="auto" w:fill="auto"/>
          </w:tcPr>
          <w:p w14:paraId="3C3E05B2" w14:textId="77777777" w:rsidR="00515DAC" w:rsidRDefault="00515DAC" w:rsidP="00DB7AA9">
            <w:pPr>
              <w:pStyle w:val="TAC"/>
              <w:rPr>
                <w:ins w:id="275" w:author="Ericsson, Venkat" w:date="2024-04-08T21:12:00Z"/>
                <w:lang w:eastAsia="zh-CN"/>
              </w:rPr>
            </w:pPr>
            <w:ins w:id="276" w:author="Ericsson, Venkat" w:date="2024-04-08T21:12:00Z">
              <w:r>
                <w:t xml:space="preserve">UL </w:t>
              </w:r>
              <w:r w:rsidRPr="005631E2">
                <w:t>TCI.State.0</w:t>
              </w:r>
            </w:ins>
          </w:p>
        </w:tc>
        <w:tc>
          <w:tcPr>
            <w:tcW w:w="804" w:type="dxa"/>
            <w:shd w:val="clear" w:color="auto" w:fill="auto"/>
          </w:tcPr>
          <w:p w14:paraId="326D47C5" w14:textId="77777777" w:rsidR="00515DAC" w:rsidRDefault="00515DAC" w:rsidP="00DB7AA9">
            <w:pPr>
              <w:pStyle w:val="TAC"/>
              <w:rPr>
                <w:ins w:id="277" w:author="Ericsson, Venkat" w:date="2024-04-08T21:12:00Z"/>
                <w:lang w:eastAsia="zh-CN"/>
              </w:rPr>
            </w:pPr>
            <w:ins w:id="278" w:author="Ericsson, Venkat" w:date="2024-04-08T21:12:00Z">
              <w:r>
                <w:rPr>
                  <w:rFonts w:hint="eastAsia"/>
                  <w:lang w:eastAsia="zh-CN"/>
                </w:rPr>
                <w:t>N</w:t>
              </w:r>
              <w:r>
                <w:rPr>
                  <w:lang w:eastAsia="zh-CN"/>
                </w:rPr>
                <w:t>/A</w:t>
              </w:r>
            </w:ins>
          </w:p>
        </w:tc>
        <w:tc>
          <w:tcPr>
            <w:tcW w:w="2835" w:type="dxa"/>
            <w:shd w:val="clear" w:color="auto" w:fill="auto"/>
          </w:tcPr>
          <w:p w14:paraId="25671CB2" w14:textId="77777777" w:rsidR="00515DAC" w:rsidRDefault="00515DAC" w:rsidP="00DB7AA9">
            <w:pPr>
              <w:pStyle w:val="TAL"/>
              <w:rPr>
                <w:ins w:id="279" w:author="Ericsson, Venkat" w:date="2024-04-08T21:12:00Z"/>
                <w:lang w:eastAsia="zh-CN"/>
              </w:rPr>
            </w:pPr>
            <w:ins w:id="280" w:author="Ericsson, Venkat" w:date="2024-04-08T21:12:00Z">
              <w:r w:rsidRPr="001C0E1B">
                <w:rPr>
                  <w:rFonts w:cs="Arial"/>
                </w:rPr>
                <w:t>As specified in clause</w:t>
              </w:r>
              <w:r>
                <w:rPr>
                  <w:rFonts w:cs="Arial"/>
                </w:rPr>
                <w:t xml:space="preserve"> </w:t>
              </w:r>
              <w:r>
                <w:t>A.3.16B</w:t>
              </w:r>
              <w:r>
                <w:rPr>
                  <w:rFonts w:hint="eastAsia"/>
                  <w:lang w:eastAsia="zh-CN"/>
                </w:rPr>
                <w:t>.</w:t>
              </w:r>
            </w:ins>
          </w:p>
          <w:p w14:paraId="7FC4A11E" w14:textId="77777777" w:rsidR="00515DAC" w:rsidRPr="001C0E1B" w:rsidRDefault="00515DAC" w:rsidP="00DB7AA9">
            <w:pPr>
              <w:pStyle w:val="TAL"/>
              <w:rPr>
                <w:ins w:id="281" w:author="Ericsson, Venkat" w:date="2024-04-08T21:12:00Z"/>
                <w:rFonts w:cs="Arial"/>
              </w:rPr>
            </w:pPr>
            <w:ins w:id="282" w:author="Ericsson, Venkat" w:date="2024-04-08T21:12:00Z">
              <w:r>
                <w:rPr>
                  <w:rFonts w:hint="eastAsia"/>
                  <w:lang w:eastAsia="zh-CN"/>
                </w:rPr>
                <w:t>C</w:t>
              </w:r>
              <w:r>
                <w:rPr>
                  <w:lang w:eastAsia="zh-CN"/>
                </w:rPr>
                <w:t>onfigured for early TCI state activation for test 2.</w:t>
              </w:r>
            </w:ins>
          </w:p>
        </w:tc>
      </w:tr>
      <w:tr w:rsidR="00515DAC" w:rsidRPr="001C0E1B" w14:paraId="0289D1C0" w14:textId="77777777" w:rsidTr="00DB7AA9">
        <w:trPr>
          <w:cantSplit/>
          <w:trHeight w:val="113"/>
          <w:jc w:val="center"/>
          <w:ins w:id="283" w:author="Ericsson, Venkat" w:date="2024-04-08T21:12:00Z"/>
        </w:trPr>
        <w:tc>
          <w:tcPr>
            <w:tcW w:w="3258" w:type="dxa"/>
            <w:gridSpan w:val="2"/>
            <w:tcBorders>
              <w:left w:val="single" w:sz="4" w:space="0" w:color="auto"/>
              <w:bottom w:val="single" w:sz="4" w:space="0" w:color="auto"/>
            </w:tcBorders>
            <w:shd w:val="clear" w:color="auto" w:fill="auto"/>
          </w:tcPr>
          <w:p w14:paraId="227CFAAD" w14:textId="77777777" w:rsidR="00515DAC" w:rsidRDefault="00515DAC" w:rsidP="00DB7AA9">
            <w:pPr>
              <w:pStyle w:val="TAL"/>
              <w:rPr>
                <w:ins w:id="284" w:author="Ericsson, Venkat" w:date="2024-04-08T21:12:00Z"/>
                <w:lang w:eastAsia="zh-CN"/>
              </w:rPr>
            </w:pPr>
            <w:proofErr w:type="spellStart"/>
            <w:ins w:id="285" w:author="Ericsson, Venkat" w:date="2024-04-08T21:12:00Z">
              <w:r w:rsidRPr="00A61AE5">
                <w:rPr>
                  <w:lang w:eastAsia="zh-CN"/>
                </w:rPr>
                <w:t>ltm-ConfigComplete</w:t>
              </w:r>
              <w:proofErr w:type="spellEnd"/>
            </w:ins>
          </w:p>
        </w:tc>
        <w:tc>
          <w:tcPr>
            <w:tcW w:w="739" w:type="dxa"/>
            <w:shd w:val="clear" w:color="auto" w:fill="auto"/>
          </w:tcPr>
          <w:p w14:paraId="2FA990D2" w14:textId="77777777" w:rsidR="00515DAC" w:rsidRPr="001C0E1B" w:rsidRDefault="00515DAC" w:rsidP="00DB7AA9">
            <w:pPr>
              <w:pStyle w:val="TAC"/>
              <w:rPr>
                <w:ins w:id="286" w:author="Ericsson, Venkat" w:date="2024-04-08T21:12:00Z"/>
              </w:rPr>
            </w:pPr>
          </w:p>
        </w:tc>
        <w:tc>
          <w:tcPr>
            <w:tcW w:w="2410" w:type="dxa"/>
            <w:gridSpan w:val="3"/>
            <w:shd w:val="clear" w:color="auto" w:fill="auto"/>
          </w:tcPr>
          <w:p w14:paraId="17259731" w14:textId="77777777" w:rsidR="00515DAC" w:rsidRDefault="00515DAC" w:rsidP="00DB7AA9">
            <w:pPr>
              <w:pStyle w:val="TAC"/>
              <w:rPr>
                <w:ins w:id="287" w:author="Ericsson, Venkat" w:date="2024-04-08T21:12:00Z"/>
                <w:lang w:eastAsia="zh-CN"/>
              </w:rPr>
            </w:pPr>
            <w:ins w:id="288" w:author="Ericsson, Venkat" w:date="2024-04-08T21:12:00Z">
              <w:r>
                <w:rPr>
                  <w:lang w:eastAsia="zh-CN"/>
                </w:rPr>
                <w:t>True</w:t>
              </w:r>
            </w:ins>
          </w:p>
        </w:tc>
        <w:tc>
          <w:tcPr>
            <w:tcW w:w="2835" w:type="dxa"/>
            <w:shd w:val="clear" w:color="auto" w:fill="auto"/>
          </w:tcPr>
          <w:p w14:paraId="1825F08B" w14:textId="77777777" w:rsidR="00515DAC" w:rsidRPr="001C0E1B" w:rsidRDefault="00515DAC" w:rsidP="00DB7AA9">
            <w:pPr>
              <w:pStyle w:val="TAL"/>
              <w:rPr>
                <w:ins w:id="289" w:author="Ericsson, Venkat" w:date="2024-04-08T21:12:00Z"/>
                <w:rFonts w:cs="Arial"/>
              </w:rPr>
            </w:pPr>
            <w:ins w:id="290" w:author="Ericsson, Venkat" w:date="2024-04-08T21:12:00Z">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515DAC" w14:paraId="260F06C6" w14:textId="77777777" w:rsidTr="00DB7AA9">
        <w:tblPrEx>
          <w:tblLook w:val="04A0" w:firstRow="1" w:lastRow="0" w:firstColumn="1" w:lastColumn="0" w:noHBand="0" w:noVBand="1"/>
        </w:tblPrEx>
        <w:trPr>
          <w:cantSplit/>
          <w:trHeight w:val="113"/>
          <w:jc w:val="center"/>
          <w:ins w:id="291" w:author="Ericsson, Venkat" w:date="2024-04-08T21:12:00Z"/>
        </w:trPr>
        <w:tc>
          <w:tcPr>
            <w:tcW w:w="3258" w:type="dxa"/>
            <w:gridSpan w:val="2"/>
            <w:tcBorders>
              <w:top w:val="single" w:sz="2" w:space="0" w:color="auto"/>
              <w:left w:val="single" w:sz="2" w:space="0" w:color="auto"/>
              <w:bottom w:val="single" w:sz="2" w:space="0" w:color="auto"/>
              <w:right w:val="single" w:sz="2" w:space="0" w:color="auto"/>
            </w:tcBorders>
            <w:hideMark/>
          </w:tcPr>
          <w:p w14:paraId="7C4070A3" w14:textId="77777777" w:rsidR="00515DAC" w:rsidRDefault="00515DAC" w:rsidP="00DB7AA9">
            <w:pPr>
              <w:pStyle w:val="TAL"/>
              <w:rPr>
                <w:ins w:id="292" w:author="Ericsson, Venkat" w:date="2024-04-08T21:12:00Z"/>
              </w:rPr>
            </w:pPr>
            <w:ins w:id="293" w:author="Ericsson, Venkat" w:date="2024-04-08T21:12:00Z">
              <w:r>
                <w:t>T1</w:t>
              </w:r>
            </w:ins>
          </w:p>
        </w:tc>
        <w:tc>
          <w:tcPr>
            <w:tcW w:w="739" w:type="dxa"/>
            <w:tcBorders>
              <w:top w:val="single" w:sz="2" w:space="0" w:color="auto"/>
              <w:left w:val="single" w:sz="2" w:space="0" w:color="auto"/>
              <w:bottom w:val="single" w:sz="2" w:space="0" w:color="auto"/>
              <w:right w:val="single" w:sz="2" w:space="0" w:color="auto"/>
            </w:tcBorders>
            <w:hideMark/>
          </w:tcPr>
          <w:p w14:paraId="4F2E1EC5" w14:textId="77777777" w:rsidR="00515DAC" w:rsidRDefault="00515DAC" w:rsidP="00DB7AA9">
            <w:pPr>
              <w:pStyle w:val="TAC"/>
              <w:rPr>
                <w:ins w:id="294" w:author="Ericsson, Venkat" w:date="2024-04-08T21:12:00Z"/>
              </w:rPr>
            </w:pPr>
            <w:ins w:id="295" w:author="Ericsson, Venkat" w:date="2024-04-08T21:12:00Z">
              <w:r>
                <w:t>s</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375F3838" w14:textId="77777777" w:rsidR="00515DAC" w:rsidRDefault="00515DAC" w:rsidP="00DB7AA9">
            <w:pPr>
              <w:pStyle w:val="TAC"/>
              <w:rPr>
                <w:ins w:id="296" w:author="Ericsson, Venkat" w:date="2024-04-08T21:12:00Z"/>
                <w:lang w:eastAsia="zh-CN"/>
              </w:rPr>
            </w:pPr>
            <w:ins w:id="297" w:author="Ericsson, Venkat" w:date="2024-04-08T21:12:00Z">
              <w:r w:rsidRPr="00345445">
                <w:rPr>
                  <w:lang w:eastAsia="zh-CN"/>
                </w:rPr>
                <w:t>0.3</w:t>
              </w:r>
            </w:ins>
          </w:p>
        </w:tc>
        <w:tc>
          <w:tcPr>
            <w:tcW w:w="2835" w:type="dxa"/>
            <w:tcBorders>
              <w:top w:val="single" w:sz="2" w:space="0" w:color="auto"/>
              <w:left w:val="single" w:sz="2" w:space="0" w:color="auto"/>
              <w:bottom w:val="single" w:sz="2" w:space="0" w:color="auto"/>
              <w:right w:val="single" w:sz="2" w:space="0" w:color="auto"/>
            </w:tcBorders>
          </w:tcPr>
          <w:p w14:paraId="5AFC8F37" w14:textId="77777777" w:rsidR="00515DAC" w:rsidRDefault="00515DAC" w:rsidP="00DB7AA9">
            <w:pPr>
              <w:pStyle w:val="TAL"/>
              <w:rPr>
                <w:ins w:id="298" w:author="Ericsson, Venkat" w:date="2024-04-08T21:12:00Z"/>
              </w:rPr>
            </w:pPr>
          </w:p>
        </w:tc>
      </w:tr>
      <w:tr w:rsidR="00515DAC" w14:paraId="0C651479" w14:textId="77777777" w:rsidTr="00DB7AA9">
        <w:tblPrEx>
          <w:tblLook w:val="04A0" w:firstRow="1" w:lastRow="0" w:firstColumn="1" w:lastColumn="0" w:noHBand="0" w:noVBand="1"/>
        </w:tblPrEx>
        <w:trPr>
          <w:cantSplit/>
          <w:trHeight w:val="113"/>
          <w:jc w:val="center"/>
          <w:ins w:id="299" w:author="Ericsson, Venkat" w:date="2024-04-08T21:12:00Z"/>
        </w:trPr>
        <w:tc>
          <w:tcPr>
            <w:tcW w:w="3258" w:type="dxa"/>
            <w:gridSpan w:val="2"/>
            <w:tcBorders>
              <w:top w:val="single" w:sz="2" w:space="0" w:color="auto"/>
              <w:left w:val="single" w:sz="2" w:space="0" w:color="auto"/>
              <w:bottom w:val="single" w:sz="2" w:space="0" w:color="auto"/>
              <w:right w:val="single" w:sz="2" w:space="0" w:color="auto"/>
            </w:tcBorders>
            <w:hideMark/>
          </w:tcPr>
          <w:p w14:paraId="2983B2F2" w14:textId="77777777" w:rsidR="00515DAC" w:rsidRDefault="00515DAC" w:rsidP="00DB7AA9">
            <w:pPr>
              <w:pStyle w:val="TAL"/>
              <w:rPr>
                <w:ins w:id="300" w:author="Ericsson, Venkat" w:date="2024-04-08T21:12:00Z"/>
              </w:rPr>
            </w:pPr>
            <w:ins w:id="301" w:author="Ericsson, Venkat" w:date="2024-04-08T21:12:00Z">
              <w:r>
                <w:t>T2</w:t>
              </w:r>
            </w:ins>
          </w:p>
        </w:tc>
        <w:tc>
          <w:tcPr>
            <w:tcW w:w="739" w:type="dxa"/>
            <w:tcBorders>
              <w:top w:val="single" w:sz="2" w:space="0" w:color="auto"/>
              <w:left w:val="single" w:sz="2" w:space="0" w:color="auto"/>
              <w:bottom w:val="single" w:sz="2" w:space="0" w:color="auto"/>
              <w:right w:val="single" w:sz="2" w:space="0" w:color="auto"/>
            </w:tcBorders>
            <w:hideMark/>
          </w:tcPr>
          <w:p w14:paraId="3C74BFA9" w14:textId="77777777" w:rsidR="00515DAC" w:rsidRDefault="00515DAC" w:rsidP="00DB7AA9">
            <w:pPr>
              <w:pStyle w:val="TAC"/>
              <w:rPr>
                <w:ins w:id="302" w:author="Ericsson, Venkat" w:date="2024-04-08T21:12:00Z"/>
              </w:rPr>
            </w:pPr>
            <w:ins w:id="303" w:author="Ericsson, Venkat" w:date="2024-04-08T21:12:00Z">
              <w:r>
                <w:t>s</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65E996C0" w14:textId="77777777" w:rsidR="00515DAC" w:rsidRDefault="00515DAC" w:rsidP="00DB7AA9">
            <w:pPr>
              <w:pStyle w:val="TAC"/>
              <w:rPr>
                <w:ins w:id="304" w:author="Ericsson, Venkat" w:date="2024-04-08T21:12:00Z"/>
              </w:rPr>
            </w:pPr>
            <w:ins w:id="305" w:author="Ericsson, Venkat" w:date="2024-04-08T21:12:00Z">
              <w:r>
                <w:sym w:font="Symbol" w:char="F0A3"/>
              </w:r>
              <w:r>
                <w:t>5</w:t>
              </w:r>
            </w:ins>
          </w:p>
        </w:tc>
        <w:tc>
          <w:tcPr>
            <w:tcW w:w="2835" w:type="dxa"/>
            <w:tcBorders>
              <w:top w:val="single" w:sz="2" w:space="0" w:color="auto"/>
              <w:left w:val="single" w:sz="2" w:space="0" w:color="auto"/>
              <w:bottom w:val="single" w:sz="2" w:space="0" w:color="auto"/>
              <w:right w:val="single" w:sz="2" w:space="0" w:color="auto"/>
            </w:tcBorders>
          </w:tcPr>
          <w:p w14:paraId="4D493438" w14:textId="77777777" w:rsidR="00515DAC" w:rsidRDefault="00515DAC" w:rsidP="00DB7AA9">
            <w:pPr>
              <w:pStyle w:val="TAL"/>
              <w:rPr>
                <w:ins w:id="306" w:author="Ericsson, Venkat" w:date="2024-04-08T21:12:00Z"/>
              </w:rPr>
            </w:pPr>
          </w:p>
        </w:tc>
      </w:tr>
    </w:tbl>
    <w:p w14:paraId="1CCF2E6A" w14:textId="77777777" w:rsidR="00515DAC" w:rsidRDefault="00515DAC" w:rsidP="00515DAC">
      <w:pPr>
        <w:rPr>
          <w:ins w:id="307" w:author="Ericsson, Venkat" w:date="2024-04-08T21:12:00Z"/>
        </w:rPr>
      </w:pPr>
    </w:p>
    <w:p w14:paraId="533464C9" w14:textId="77777777" w:rsidR="00515DAC" w:rsidRPr="001C0E1B" w:rsidRDefault="00515DAC" w:rsidP="00515DAC">
      <w:pPr>
        <w:pStyle w:val="TH"/>
        <w:rPr>
          <w:ins w:id="308" w:author="Ericsson, Venkat" w:date="2024-04-08T21:12:00Z"/>
        </w:rPr>
      </w:pPr>
      <w:ins w:id="309" w:author="Ericsson, Venkat" w:date="2024-04-08T21:12:00Z">
        <w:r w:rsidRPr="001C0E1B">
          <w:lastRenderedPageBreak/>
          <w:t xml:space="preserve">Table </w:t>
        </w:r>
        <w:r w:rsidRPr="001C0E1B">
          <w:rPr>
            <w:snapToGrid w:val="0"/>
          </w:rPr>
          <w:t>A.6.</w:t>
        </w:r>
        <w:r>
          <w:rPr>
            <w:snapToGrid w:val="0"/>
          </w:rPr>
          <w:t>5</w:t>
        </w:r>
        <w:r w:rsidRPr="001C0E1B">
          <w:rPr>
            <w:snapToGrid w:val="0"/>
          </w:rPr>
          <w:t>.</w:t>
        </w:r>
        <w:r>
          <w:rPr>
            <w:snapToGrid w:val="0"/>
          </w:rPr>
          <w:t>x</w:t>
        </w:r>
        <w:r w:rsidRPr="001C0E1B">
          <w:rPr>
            <w:snapToGrid w:val="0"/>
          </w:rPr>
          <w:t>.</w:t>
        </w:r>
        <w:r>
          <w:rPr>
            <w:snapToGrid w:val="0"/>
          </w:rPr>
          <w:t>1</w:t>
        </w:r>
        <w:r w:rsidRPr="001C0E1B">
          <w:rPr>
            <w:snapToGrid w:val="0"/>
          </w:rPr>
          <w:t>.2</w:t>
        </w:r>
        <w:r w:rsidRPr="001C0E1B">
          <w:t xml:space="preserve">-3: Cell specific test parameters for </w:t>
        </w:r>
        <w:r>
          <w:t>PDCCH order RACH</w:t>
        </w:r>
        <w:r w:rsidRPr="001C0E1B">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1171"/>
        <w:gridCol w:w="1163"/>
        <w:gridCol w:w="9"/>
        <w:gridCol w:w="1162"/>
        <w:gridCol w:w="1163"/>
      </w:tblGrid>
      <w:tr w:rsidR="00515DAC" w:rsidRPr="001C0E1B" w14:paraId="0A16BF35" w14:textId="77777777" w:rsidTr="00DB7AA9">
        <w:trPr>
          <w:jc w:val="center"/>
          <w:ins w:id="310" w:author="Ericsson, Venkat" w:date="2024-04-08T21:12: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1C0B496A" w14:textId="77777777" w:rsidR="00515DAC" w:rsidRPr="001C0E1B" w:rsidRDefault="00515DAC" w:rsidP="00DB7AA9">
            <w:pPr>
              <w:pStyle w:val="TAH"/>
              <w:rPr>
                <w:ins w:id="311" w:author="Ericsson, Venkat" w:date="2024-04-08T21:12:00Z"/>
              </w:rPr>
            </w:pPr>
            <w:ins w:id="312" w:author="Ericsson, Venkat" w:date="2024-04-08T21:12: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780C2B8A" w14:textId="77777777" w:rsidR="00515DAC" w:rsidRPr="001C0E1B" w:rsidRDefault="00515DAC" w:rsidP="00DB7AA9">
            <w:pPr>
              <w:pStyle w:val="TAH"/>
              <w:rPr>
                <w:ins w:id="313" w:author="Ericsson, Venkat" w:date="2024-04-08T21:12:00Z"/>
              </w:rPr>
            </w:pPr>
            <w:ins w:id="314" w:author="Ericsson, Venkat" w:date="2024-04-08T21:12:00Z">
              <w:r w:rsidRPr="001C0E1B">
                <w:t>Unit</w:t>
              </w:r>
            </w:ins>
          </w:p>
        </w:tc>
        <w:tc>
          <w:tcPr>
            <w:tcW w:w="2343" w:type="dxa"/>
            <w:gridSpan w:val="3"/>
            <w:tcBorders>
              <w:top w:val="single" w:sz="4" w:space="0" w:color="auto"/>
              <w:left w:val="single" w:sz="4" w:space="0" w:color="auto"/>
              <w:bottom w:val="single" w:sz="4" w:space="0" w:color="auto"/>
              <w:right w:val="single" w:sz="4" w:space="0" w:color="auto"/>
            </w:tcBorders>
            <w:vAlign w:val="center"/>
          </w:tcPr>
          <w:p w14:paraId="05EF4AA4" w14:textId="77777777" w:rsidR="00515DAC" w:rsidRPr="001C0E1B" w:rsidRDefault="00515DAC" w:rsidP="00DB7AA9">
            <w:pPr>
              <w:pStyle w:val="TAH"/>
              <w:rPr>
                <w:ins w:id="315" w:author="Ericsson, Venkat" w:date="2024-04-08T21:12:00Z"/>
              </w:rPr>
            </w:pPr>
            <w:ins w:id="316" w:author="Ericsson, Venkat" w:date="2024-04-08T21:12:00Z">
              <w:r w:rsidRPr="001C0E1B">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480F32A5" w14:textId="77777777" w:rsidR="00515DAC" w:rsidRPr="001C0E1B" w:rsidRDefault="00515DAC" w:rsidP="00DB7AA9">
            <w:pPr>
              <w:pStyle w:val="TAH"/>
              <w:rPr>
                <w:ins w:id="317" w:author="Ericsson, Venkat" w:date="2024-04-08T21:12:00Z"/>
              </w:rPr>
            </w:pPr>
            <w:ins w:id="318" w:author="Ericsson, Venkat" w:date="2024-04-08T21:12:00Z">
              <w:r w:rsidRPr="001C0E1B">
                <w:t>Cell 2</w:t>
              </w:r>
            </w:ins>
          </w:p>
        </w:tc>
      </w:tr>
      <w:tr w:rsidR="00515DAC" w:rsidRPr="001C0E1B" w14:paraId="30884C5A" w14:textId="77777777" w:rsidTr="00DB7AA9">
        <w:trPr>
          <w:jc w:val="center"/>
          <w:ins w:id="319" w:author="Ericsson, Venkat" w:date="2024-04-08T21:12: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25B210DF" w14:textId="77777777" w:rsidR="00515DAC" w:rsidRPr="001C0E1B" w:rsidRDefault="00515DAC" w:rsidP="00DB7AA9">
            <w:pPr>
              <w:pStyle w:val="TAH"/>
              <w:rPr>
                <w:ins w:id="320" w:author="Ericsson, Venkat" w:date="2024-04-08T21:12: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3B3E12D4" w14:textId="77777777" w:rsidR="00515DAC" w:rsidRPr="001C0E1B" w:rsidRDefault="00515DAC" w:rsidP="00DB7AA9">
            <w:pPr>
              <w:pStyle w:val="TAH"/>
              <w:rPr>
                <w:ins w:id="321" w:author="Ericsson, Venkat" w:date="2024-04-08T21:12: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765245C" w14:textId="77777777" w:rsidR="00515DAC" w:rsidRPr="001C0E1B" w:rsidRDefault="00515DAC" w:rsidP="00DB7AA9">
            <w:pPr>
              <w:pStyle w:val="TAH"/>
              <w:rPr>
                <w:ins w:id="322" w:author="Ericsson, Venkat" w:date="2024-04-08T21:12:00Z"/>
              </w:rPr>
            </w:pPr>
            <w:ins w:id="323" w:author="Ericsson, Venkat" w:date="2024-04-08T21:12:00Z">
              <w:r w:rsidRPr="001C0E1B">
                <w:t>T1</w:t>
              </w:r>
            </w:ins>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E30B2FD" w14:textId="77777777" w:rsidR="00515DAC" w:rsidRPr="001C0E1B" w:rsidRDefault="00515DAC" w:rsidP="00DB7AA9">
            <w:pPr>
              <w:pStyle w:val="TAH"/>
              <w:rPr>
                <w:ins w:id="324" w:author="Ericsson, Venkat" w:date="2024-04-08T21:12:00Z"/>
              </w:rPr>
            </w:pPr>
            <w:ins w:id="325" w:author="Ericsson, Venkat" w:date="2024-04-08T21:12: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0D4F7E63" w14:textId="77777777" w:rsidR="00515DAC" w:rsidRPr="001C0E1B" w:rsidRDefault="00515DAC" w:rsidP="00DB7AA9">
            <w:pPr>
              <w:pStyle w:val="TAH"/>
              <w:rPr>
                <w:ins w:id="326" w:author="Ericsson, Venkat" w:date="2024-04-08T21:12:00Z"/>
              </w:rPr>
            </w:pPr>
            <w:ins w:id="327" w:author="Ericsson, Venkat" w:date="2024-04-08T21:12:00Z">
              <w:r w:rsidRPr="001C0E1B">
                <w:t>T1</w:t>
              </w:r>
            </w:ins>
          </w:p>
        </w:tc>
        <w:tc>
          <w:tcPr>
            <w:tcW w:w="1163" w:type="dxa"/>
            <w:tcBorders>
              <w:top w:val="single" w:sz="4" w:space="0" w:color="auto"/>
              <w:left w:val="single" w:sz="4" w:space="0" w:color="auto"/>
              <w:bottom w:val="single" w:sz="4" w:space="0" w:color="auto"/>
              <w:right w:val="single" w:sz="4" w:space="0" w:color="auto"/>
            </w:tcBorders>
            <w:vAlign w:val="center"/>
          </w:tcPr>
          <w:p w14:paraId="3DB053B6" w14:textId="77777777" w:rsidR="00515DAC" w:rsidRPr="001C0E1B" w:rsidRDefault="00515DAC" w:rsidP="00DB7AA9">
            <w:pPr>
              <w:pStyle w:val="TAH"/>
              <w:rPr>
                <w:ins w:id="328" w:author="Ericsson, Venkat" w:date="2024-04-08T21:12:00Z"/>
              </w:rPr>
            </w:pPr>
            <w:ins w:id="329" w:author="Ericsson, Venkat" w:date="2024-04-08T21:12:00Z">
              <w:r w:rsidRPr="001C0E1B">
                <w:t>T2</w:t>
              </w:r>
            </w:ins>
          </w:p>
        </w:tc>
      </w:tr>
      <w:tr w:rsidR="00515DAC" w:rsidRPr="001C0E1B" w14:paraId="1A30CCFA" w14:textId="77777777" w:rsidTr="00DB7AA9">
        <w:trPr>
          <w:jc w:val="center"/>
          <w:ins w:id="330"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tcPr>
          <w:p w14:paraId="77E5ED5C" w14:textId="77777777" w:rsidR="00515DAC" w:rsidRPr="001C0E1B" w:rsidRDefault="00515DAC" w:rsidP="00DB7AA9">
            <w:pPr>
              <w:pStyle w:val="TAL"/>
              <w:rPr>
                <w:ins w:id="331" w:author="Ericsson, Venkat" w:date="2024-04-08T21:12:00Z"/>
              </w:rPr>
            </w:pPr>
            <w:ins w:id="332" w:author="Ericsson, Venkat" w:date="2024-04-08T21:12: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4ACFEC5D" w14:textId="77777777" w:rsidR="00515DAC" w:rsidRPr="001C0E1B" w:rsidRDefault="00515DAC" w:rsidP="00DB7AA9">
            <w:pPr>
              <w:pStyle w:val="TAC"/>
              <w:rPr>
                <w:ins w:id="333" w:author="Ericsson, Venkat" w:date="2024-04-08T21:12:00Z"/>
              </w:rPr>
            </w:pPr>
          </w:p>
        </w:tc>
        <w:tc>
          <w:tcPr>
            <w:tcW w:w="2343" w:type="dxa"/>
            <w:gridSpan w:val="3"/>
            <w:tcBorders>
              <w:top w:val="single" w:sz="4" w:space="0" w:color="auto"/>
              <w:left w:val="single" w:sz="4" w:space="0" w:color="auto"/>
              <w:bottom w:val="single" w:sz="4" w:space="0" w:color="auto"/>
              <w:right w:val="single" w:sz="4" w:space="0" w:color="auto"/>
            </w:tcBorders>
          </w:tcPr>
          <w:p w14:paraId="25AB9510" w14:textId="77777777" w:rsidR="00515DAC" w:rsidRPr="001C0E1B" w:rsidRDefault="00515DAC" w:rsidP="00DB7AA9">
            <w:pPr>
              <w:pStyle w:val="TAC"/>
              <w:rPr>
                <w:ins w:id="334" w:author="Ericsson, Venkat" w:date="2024-04-08T21:12:00Z"/>
              </w:rPr>
            </w:pPr>
            <w:ins w:id="335" w:author="Ericsson, Venkat" w:date="2024-04-08T21:12:00Z">
              <w:r w:rsidRPr="001C0E1B">
                <w:t>1</w:t>
              </w:r>
            </w:ins>
          </w:p>
        </w:tc>
        <w:tc>
          <w:tcPr>
            <w:tcW w:w="2325" w:type="dxa"/>
            <w:gridSpan w:val="2"/>
            <w:tcBorders>
              <w:top w:val="single" w:sz="4" w:space="0" w:color="auto"/>
              <w:left w:val="single" w:sz="4" w:space="0" w:color="auto"/>
              <w:bottom w:val="single" w:sz="4" w:space="0" w:color="auto"/>
              <w:right w:val="single" w:sz="4" w:space="0" w:color="auto"/>
            </w:tcBorders>
          </w:tcPr>
          <w:p w14:paraId="42824228" w14:textId="77777777" w:rsidR="00515DAC" w:rsidRPr="001C0E1B" w:rsidRDefault="00515DAC" w:rsidP="00DB7AA9">
            <w:pPr>
              <w:pStyle w:val="TAC"/>
              <w:rPr>
                <w:ins w:id="336" w:author="Ericsson, Venkat" w:date="2024-04-08T21:12:00Z"/>
              </w:rPr>
            </w:pPr>
            <w:ins w:id="337" w:author="Ericsson, Venkat" w:date="2024-04-08T21:12:00Z">
              <w:r w:rsidRPr="001C0E1B">
                <w:t>1</w:t>
              </w:r>
            </w:ins>
          </w:p>
        </w:tc>
      </w:tr>
      <w:tr w:rsidR="00515DAC" w:rsidRPr="001C0E1B" w14:paraId="35DBA9B1" w14:textId="77777777" w:rsidTr="00DB7AA9">
        <w:trPr>
          <w:jc w:val="center"/>
          <w:ins w:id="338" w:author="Ericsson, Venkat" w:date="2024-04-08T21:12:00Z"/>
        </w:trPr>
        <w:tc>
          <w:tcPr>
            <w:tcW w:w="2081" w:type="dxa"/>
            <w:gridSpan w:val="2"/>
            <w:tcBorders>
              <w:left w:val="single" w:sz="4" w:space="0" w:color="auto"/>
              <w:bottom w:val="nil"/>
              <w:right w:val="single" w:sz="4" w:space="0" w:color="auto"/>
            </w:tcBorders>
          </w:tcPr>
          <w:p w14:paraId="5D34617E" w14:textId="77777777" w:rsidR="00515DAC" w:rsidRPr="001C0E1B" w:rsidRDefault="00515DAC" w:rsidP="00DB7AA9">
            <w:pPr>
              <w:pStyle w:val="TAL"/>
              <w:rPr>
                <w:ins w:id="339" w:author="Ericsson, Venkat" w:date="2024-04-08T21:12:00Z"/>
              </w:rPr>
            </w:pPr>
            <w:ins w:id="340" w:author="Ericsson, Venkat" w:date="2024-04-08T21:12:00Z">
              <w:r w:rsidRPr="001C0E1B">
                <w:t>Duplex mode</w:t>
              </w:r>
            </w:ins>
          </w:p>
        </w:tc>
        <w:tc>
          <w:tcPr>
            <w:tcW w:w="1713" w:type="dxa"/>
            <w:tcBorders>
              <w:left w:val="single" w:sz="4" w:space="0" w:color="auto"/>
              <w:bottom w:val="single" w:sz="4" w:space="0" w:color="auto"/>
              <w:right w:val="single" w:sz="4" w:space="0" w:color="auto"/>
            </w:tcBorders>
          </w:tcPr>
          <w:p w14:paraId="3D8D1456" w14:textId="77777777" w:rsidR="00515DAC" w:rsidRPr="001C0E1B" w:rsidRDefault="00515DAC" w:rsidP="00DB7AA9">
            <w:pPr>
              <w:pStyle w:val="TAL"/>
              <w:rPr>
                <w:ins w:id="341" w:author="Ericsson, Venkat" w:date="2024-04-08T21:12:00Z"/>
              </w:rPr>
            </w:pPr>
            <w:ins w:id="342" w:author="Ericsson, Venkat" w:date="2024-04-08T21:12:00Z">
              <w:r w:rsidRPr="001C0E1B">
                <w:t>Config 1</w:t>
              </w:r>
            </w:ins>
          </w:p>
        </w:tc>
        <w:tc>
          <w:tcPr>
            <w:tcW w:w="1132" w:type="dxa"/>
            <w:tcBorders>
              <w:left w:val="single" w:sz="4" w:space="0" w:color="auto"/>
              <w:bottom w:val="nil"/>
              <w:right w:val="single" w:sz="4" w:space="0" w:color="auto"/>
            </w:tcBorders>
          </w:tcPr>
          <w:p w14:paraId="685200DB" w14:textId="77777777" w:rsidR="00515DAC" w:rsidRPr="001C0E1B" w:rsidRDefault="00515DAC" w:rsidP="00DB7AA9">
            <w:pPr>
              <w:pStyle w:val="TAC"/>
              <w:rPr>
                <w:ins w:id="343" w:author="Ericsson, Venkat" w:date="2024-04-08T21:12:00Z"/>
              </w:rPr>
            </w:pPr>
          </w:p>
        </w:tc>
        <w:tc>
          <w:tcPr>
            <w:tcW w:w="4668" w:type="dxa"/>
            <w:gridSpan w:val="5"/>
            <w:tcBorders>
              <w:top w:val="single" w:sz="4" w:space="0" w:color="auto"/>
              <w:left w:val="single" w:sz="4" w:space="0" w:color="auto"/>
              <w:bottom w:val="single" w:sz="4" w:space="0" w:color="auto"/>
              <w:right w:val="single" w:sz="4" w:space="0" w:color="auto"/>
            </w:tcBorders>
          </w:tcPr>
          <w:p w14:paraId="2CF7B4B1" w14:textId="77777777" w:rsidR="00515DAC" w:rsidRPr="001C0E1B" w:rsidRDefault="00515DAC" w:rsidP="00DB7AA9">
            <w:pPr>
              <w:pStyle w:val="TAC"/>
              <w:rPr>
                <w:ins w:id="344" w:author="Ericsson, Venkat" w:date="2024-04-08T21:12:00Z"/>
              </w:rPr>
            </w:pPr>
            <w:ins w:id="345" w:author="Ericsson, Venkat" w:date="2024-04-08T21:12:00Z">
              <w:r w:rsidRPr="001C0E1B">
                <w:t>FDD</w:t>
              </w:r>
            </w:ins>
          </w:p>
        </w:tc>
      </w:tr>
      <w:tr w:rsidR="00515DAC" w:rsidRPr="001C0E1B" w14:paraId="3D50B85C" w14:textId="77777777" w:rsidTr="00DB7AA9">
        <w:trPr>
          <w:jc w:val="center"/>
          <w:ins w:id="346" w:author="Ericsson, Venkat" w:date="2024-04-08T21:12:00Z"/>
        </w:trPr>
        <w:tc>
          <w:tcPr>
            <w:tcW w:w="2081" w:type="dxa"/>
            <w:gridSpan w:val="2"/>
            <w:tcBorders>
              <w:top w:val="nil"/>
              <w:left w:val="single" w:sz="4" w:space="0" w:color="auto"/>
              <w:bottom w:val="single" w:sz="4" w:space="0" w:color="auto"/>
              <w:right w:val="single" w:sz="4" w:space="0" w:color="auto"/>
            </w:tcBorders>
          </w:tcPr>
          <w:p w14:paraId="4709B867" w14:textId="77777777" w:rsidR="00515DAC" w:rsidRPr="001C0E1B" w:rsidRDefault="00515DAC" w:rsidP="00DB7AA9">
            <w:pPr>
              <w:pStyle w:val="TAL"/>
              <w:rPr>
                <w:ins w:id="347" w:author="Ericsson, Venkat" w:date="2024-04-08T21:12:00Z"/>
              </w:rPr>
            </w:pPr>
          </w:p>
        </w:tc>
        <w:tc>
          <w:tcPr>
            <w:tcW w:w="1713" w:type="dxa"/>
            <w:tcBorders>
              <w:left w:val="single" w:sz="4" w:space="0" w:color="auto"/>
              <w:bottom w:val="single" w:sz="4" w:space="0" w:color="auto"/>
              <w:right w:val="single" w:sz="4" w:space="0" w:color="auto"/>
            </w:tcBorders>
          </w:tcPr>
          <w:p w14:paraId="5AF41DBC" w14:textId="77777777" w:rsidR="00515DAC" w:rsidRPr="001C0E1B" w:rsidRDefault="00515DAC" w:rsidP="00DB7AA9">
            <w:pPr>
              <w:pStyle w:val="TAL"/>
              <w:rPr>
                <w:ins w:id="348" w:author="Ericsson, Venkat" w:date="2024-04-08T21:12:00Z"/>
              </w:rPr>
            </w:pPr>
            <w:ins w:id="349" w:author="Ericsson, Venkat" w:date="2024-04-08T21:12:00Z">
              <w:r w:rsidRPr="001C0E1B">
                <w:t>Config 2,3</w:t>
              </w:r>
            </w:ins>
          </w:p>
        </w:tc>
        <w:tc>
          <w:tcPr>
            <w:tcW w:w="1132" w:type="dxa"/>
            <w:tcBorders>
              <w:top w:val="nil"/>
              <w:left w:val="single" w:sz="4" w:space="0" w:color="auto"/>
              <w:bottom w:val="single" w:sz="4" w:space="0" w:color="auto"/>
              <w:right w:val="single" w:sz="4" w:space="0" w:color="auto"/>
            </w:tcBorders>
          </w:tcPr>
          <w:p w14:paraId="622598BA" w14:textId="77777777" w:rsidR="00515DAC" w:rsidRPr="001C0E1B" w:rsidRDefault="00515DAC" w:rsidP="00DB7AA9">
            <w:pPr>
              <w:pStyle w:val="TAC"/>
              <w:rPr>
                <w:ins w:id="350" w:author="Ericsson, Venkat" w:date="2024-04-08T21:12:00Z"/>
              </w:rPr>
            </w:pPr>
          </w:p>
        </w:tc>
        <w:tc>
          <w:tcPr>
            <w:tcW w:w="4668" w:type="dxa"/>
            <w:gridSpan w:val="5"/>
            <w:tcBorders>
              <w:top w:val="single" w:sz="4" w:space="0" w:color="auto"/>
              <w:left w:val="single" w:sz="4" w:space="0" w:color="auto"/>
              <w:bottom w:val="single" w:sz="4" w:space="0" w:color="auto"/>
              <w:right w:val="single" w:sz="4" w:space="0" w:color="auto"/>
            </w:tcBorders>
          </w:tcPr>
          <w:p w14:paraId="5760F2D5" w14:textId="77777777" w:rsidR="00515DAC" w:rsidRPr="001C0E1B" w:rsidRDefault="00515DAC" w:rsidP="00DB7AA9">
            <w:pPr>
              <w:pStyle w:val="TAC"/>
              <w:rPr>
                <w:ins w:id="351" w:author="Ericsson, Venkat" w:date="2024-04-08T21:12:00Z"/>
              </w:rPr>
            </w:pPr>
            <w:ins w:id="352" w:author="Ericsson, Venkat" w:date="2024-04-08T21:12:00Z">
              <w:r w:rsidRPr="001C0E1B">
                <w:t>TDD</w:t>
              </w:r>
            </w:ins>
          </w:p>
        </w:tc>
      </w:tr>
      <w:tr w:rsidR="00515DAC" w:rsidRPr="001C0E1B" w14:paraId="328CEE2D" w14:textId="77777777" w:rsidTr="00DB7AA9">
        <w:trPr>
          <w:jc w:val="center"/>
          <w:ins w:id="353" w:author="Ericsson, Venkat" w:date="2024-04-08T21:12:00Z"/>
        </w:trPr>
        <w:tc>
          <w:tcPr>
            <w:tcW w:w="2081" w:type="dxa"/>
            <w:gridSpan w:val="2"/>
            <w:tcBorders>
              <w:top w:val="single" w:sz="4" w:space="0" w:color="auto"/>
              <w:left w:val="single" w:sz="4" w:space="0" w:color="auto"/>
              <w:bottom w:val="nil"/>
              <w:right w:val="single" w:sz="4" w:space="0" w:color="auto"/>
            </w:tcBorders>
          </w:tcPr>
          <w:p w14:paraId="5CBD793D" w14:textId="77777777" w:rsidR="00515DAC" w:rsidRPr="001C0E1B" w:rsidRDefault="00515DAC" w:rsidP="00DB7AA9">
            <w:pPr>
              <w:pStyle w:val="TAL"/>
              <w:rPr>
                <w:ins w:id="354" w:author="Ericsson, Venkat" w:date="2024-04-08T21:12:00Z"/>
              </w:rPr>
            </w:pPr>
            <w:ins w:id="355" w:author="Ericsson, Venkat" w:date="2024-04-08T21:12:00Z">
              <w:r w:rsidRPr="001C0E1B">
                <w:t>TDD configuration</w:t>
              </w:r>
            </w:ins>
          </w:p>
        </w:tc>
        <w:tc>
          <w:tcPr>
            <w:tcW w:w="1713" w:type="dxa"/>
            <w:tcBorders>
              <w:top w:val="single" w:sz="4" w:space="0" w:color="auto"/>
              <w:left w:val="single" w:sz="4" w:space="0" w:color="auto"/>
              <w:right w:val="single" w:sz="4" w:space="0" w:color="auto"/>
            </w:tcBorders>
          </w:tcPr>
          <w:p w14:paraId="6BE0EE80" w14:textId="77777777" w:rsidR="00515DAC" w:rsidRPr="001C0E1B" w:rsidRDefault="00515DAC" w:rsidP="00DB7AA9">
            <w:pPr>
              <w:pStyle w:val="TAL"/>
              <w:rPr>
                <w:ins w:id="356" w:author="Ericsson, Venkat" w:date="2024-04-08T21:12:00Z"/>
              </w:rPr>
            </w:pPr>
            <w:ins w:id="357" w:author="Ericsson, Venkat" w:date="2024-04-08T21:12: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
          <w:p w14:paraId="2F2AA06F" w14:textId="77777777" w:rsidR="00515DAC" w:rsidRPr="001C0E1B" w:rsidRDefault="00515DAC" w:rsidP="00DB7AA9">
            <w:pPr>
              <w:pStyle w:val="TAC"/>
              <w:rPr>
                <w:ins w:id="358" w:author="Ericsson, Venkat" w:date="2024-04-08T21:12:00Z"/>
              </w:rPr>
            </w:pPr>
          </w:p>
        </w:tc>
        <w:tc>
          <w:tcPr>
            <w:tcW w:w="4668" w:type="dxa"/>
            <w:gridSpan w:val="5"/>
            <w:tcBorders>
              <w:top w:val="single" w:sz="4" w:space="0" w:color="auto"/>
              <w:left w:val="single" w:sz="4" w:space="0" w:color="auto"/>
              <w:right w:val="single" w:sz="4" w:space="0" w:color="auto"/>
            </w:tcBorders>
          </w:tcPr>
          <w:p w14:paraId="11598696" w14:textId="77777777" w:rsidR="00515DAC" w:rsidRPr="001C0E1B" w:rsidRDefault="00515DAC" w:rsidP="00DB7AA9">
            <w:pPr>
              <w:pStyle w:val="TAC"/>
              <w:rPr>
                <w:ins w:id="359" w:author="Ericsson, Venkat" w:date="2024-04-08T21:12:00Z"/>
              </w:rPr>
            </w:pPr>
            <w:ins w:id="360" w:author="Ericsson, Venkat" w:date="2024-04-08T21:12:00Z">
              <w:r w:rsidRPr="001C0E1B">
                <w:t>Not Applicable</w:t>
              </w:r>
            </w:ins>
          </w:p>
        </w:tc>
      </w:tr>
      <w:tr w:rsidR="00515DAC" w:rsidRPr="001C0E1B" w14:paraId="4EEF3C03" w14:textId="77777777" w:rsidTr="00DB7AA9">
        <w:trPr>
          <w:jc w:val="center"/>
          <w:ins w:id="361" w:author="Ericsson, Venkat" w:date="2024-04-08T21:12:00Z"/>
        </w:trPr>
        <w:tc>
          <w:tcPr>
            <w:tcW w:w="2081" w:type="dxa"/>
            <w:gridSpan w:val="2"/>
            <w:tcBorders>
              <w:top w:val="nil"/>
              <w:left w:val="single" w:sz="4" w:space="0" w:color="auto"/>
              <w:bottom w:val="nil"/>
              <w:right w:val="single" w:sz="4" w:space="0" w:color="auto"/>
            </w:tcBorders>
          </w:tcPr>
          <w:p w14:paraId="639A0B56" w14:textId="77777777" w:rsidR="00515DAC" w:rsidRPr="001C0E1B" w:rsidRDefault="00515DAC" w:rsidP="00DB7AA9">
            <w:pPr>
              <w:pStyle w:val="TAL"/>
              <w:rPr>
                <w:ins w:id="362" w:author="Ericsson, Venkat" w:date="2024-04-08T21:12:00Z"/>
              </w:rPr>
            </w:pPr>
          </w:p>
        </w:tc>
        <w:tc>
          <w:tcPr>
            <w:tcW w:w="1713" w:type="dxa"/>
            <w:tcBorders>
              <w:left w:val="single" w:sz="4" w:space="0" w:color="auto"/>
              <w:right w:val="single" w:sz="4" w:space="0" w:color="auto"/>
            </w:tcBorders>
          </w:tcPr>
          <w:p w14:paraId="27B1DE07" w14:textId="77777777" w:rsidR="00515DAC" w:rsidRPr="001C0E1B" w:rsidRDefault="00515DAC" w:rsidP="00DB7AA9">
            <w:pPr>
              <w:pStyle w:val="TAL"/>
              <w:rPr>
                <w:ins w:id="363" w:author="Ericsson, Venkat" w:date="2024-04-08T21:12:00Z"/>
              </w:rPr>
            </w:pPr>
            <w:ins w:id="364" w:author="Ericsson, Venkat" w:date="2024-04-08T21:1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6D9F68B7" w14:textId="77777777" w:rsidR="00515DAC" w:rsidRPr="001C0E1B" w:rsidRDefault="00515DAC" w:rsidP="00DB7AA9">
            <w:pPr>
              <w:pStyle w:val="TAC"/>
              <w:rPr>
                <w:ins w:id="365" w:author="Ericsson, Venkat" w:date="2024-04-08T21:12:00Z"/>
              </w:rPr>
            </w:pPr>
          </w:p>
        </w:tc>
        <w:tc>
          <w:tcPr>
            <w:tcW w:w="4668" w:type="dxa"/>
            <w:gridSpan w:val="5"/>
            <w:tcBorders>
              <w:left w:val="single" w:sz="4" w:space="0" w:color="auto"/>
              <w:right w:val="single" w:sz="4" w:space="0" w:color="auto"/>
            </w:tcBorders>
          </w:tcPr>
          <w:p w14:paraId="17811AD6" w14:textId="77777777" w:rsidR="00515DAC" w:rsidRPr="001C0E1B" w:rsidRDefault="00515DAC" w:rsidP="00DB7AA9">
            <w:pPr>
              <w:pStyle w:val="TAC"/>
              <w:rPr>
                <w:ins w:id="366" w:author="Ericsson, Venkat" w:date="2024-04-08T21:12:00Z"/>
              </w:rPr>
            </w:pPr>
            <w:ins w:id="367" w:author="Ericsson, Venkat" w:date="2024-04-08T21:12:00Z">
              <w:r w:rsidRPr="001C0E1B">
                <w:t>TDDConf.1.1</w:t>
              </w:r>
            </w:ins>
          </w:p>
        </w:tc>
      </w:tr>
      <w:tr w:rsidR="00515DAC" w:rsidRPr="001C0E1B" w14:paraId="76FFEDDC" w14:textId="77777777" w:rsidTr="00DB7AA9">
        <w:trPr>
          <w:jc w:val="center"/>
          <w:ins w:id="368" w:author="Ericsson, Venkat" w:date="2024-04-08T21:12:00Z"/>
        </w:trPr>
        <w:tc>
          <w:tcPr>
            <w:tcW w:w="2081" w:type="dxa"/>
            <w:gridSpan w:val="2"/>
            <w:tcBorders>
              <w:top w:val="nil"/>
              <w:left w:val="single" w:sz="4" w:space="0" w:color="auto"/>
              <w:bottom w:val="single" w:sz="4" w:space="0" w:color="auto"/>
              <w:right w:val="single" w:sz="4" w:space="0" w:color="auto"/>
            </w:tcBorders>
          </w:tcPr>
          <w:p w14:paraId="4ADE28BD" w14:textId="77777777" w:rsidR="00515DAC" w:rsidRPr="001C0E1B" w:rsidRDefault="00515DAC" w:rsidP="00DB7AA9">
            <w:pPr>
              <w:pStyle w:val="TAL"/>
              <w:rPr>
                <w:ins w:id="369" w:author="Ericsson, Venkat" w:date="2024-04-08T21:12:00Z"/>
              </w:rPr>
            </w:pPr>
          </w:p>
        </w:tc>
        <w:tc>
          <w:tcPr>
            <w:tcW w:w="1713" w:type="dxa"/>
            <w:tcBorders>
              <w:left w:val="single" w:sz="4" w:space="0" w:color="auto"/>
              <w:bottom w:val="single" w:sz="4" w:space="0" w:color="auto"/>
              <w:right w:val="single" w:sz="4" w:space="0" w:color="auto"/>
            </w:tcBorders>
          </w:tcPr>
          <w:p w14:paraId="47CDB8D8" w14:textId="77777777" w:rsidR="00515DAC" w:rsidRPr="001C0E1B" w:rsidRDefault="00515DAC" w:rsidP="00DB7AA9">
            <w:pPr>
              <w:pStyle w:val="TAL"/>
              <w:rPr>
                <w:ins w:id="370" w:author="Ericsson, Venkat" w:date="2024-04-08T21:12:00Z"/>
              </w:rPr>
            </w:pPr>
            <w:ins w:id="371" w:author="Ericsson, Venkat" w:date="2024-04-08T21:1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3A391CAC" w14:textId="77777777" w:rsidR="00515DAC" w:rsidRPr="001C0E1B" w:rsidRDefault="00515DAC" w:rsidP="00DB7AA9">
            <w:pPr>
              <w:pStyle w:val="TAC"/>
              <w:rPr>
                <w:ins w:id="372" w:author="Ericsson, Venkat" w:date="2024-04-08T21:12:00Z"/>
              </w:rPr>
            </w:pPr>
          </w:p>
        </w:tc>
        <w:tc>
          <w:tcPr>
            <w:tcW w:w="4668" w:type="dxa"/>
            <w:gridSpan w:val="5"/>
            <w:tcBorders>
              <w:left w:val="single" w:sz="4" w:space="0" w:color="auto"/>
              <w:bottom w:val="single" w:sz="4" w:space="0" w:color="auto"/>
              <w:right w:val="single" w:sz="4" w:space="0" w:color="auto"/>
            </w:tcBorders>
          </w:tcPr>
          <w:p w14:paraId="3C0DC308" w14:textId="77777777" w:rsidR="00515DAC" w:rsidRPr="001C0E1B" w:rsidRDefault="00515DAC" w:rsidP="00DB7AA9">
            <w:pPr>
              <w:pStyle w:val="TAC"/>
              <w:rPr>
                <w:ins w:id="373" w:author="Ericsson, Venkat" w:date="2024-04-08T21:12:00Z"/>
              </w:rPr>
            </w:pPr>
            <w:ins w:id="374" w:author="Ericsson, Venkat" w:date="2024-04-08T21:12:00Z">
              <w:r w:rsidRPr="001C0E1B">
                <w:t>TDDConf.2.1</w:t>
              </w:r>
            </w:ins>
          </w:p>
        </w:tc>
      </w:tr>
      <w:tr w:rsidR="00515DAC" w:rsidRPr="001C0E1B" w14:paraId="6F8DA979" w14:textId="77777777" w:rsidTr="00DB7AA9">
        <w:trPr>
          <w:jc w:val="center"/>
          <w:ins w:id="375" w:author="Ericsson, Venkat" w:date="2024-04-08T21:12:00Z"/>
        </w:trPr>
        <w:tc>
          <w:tcPr>
            <w:tcW w:w="2081" w:type="dxa"/>
            <w:gridSpan w:val="2"/>
            <w:tcBorders>
              <w:left w:val="single" w:sz="4" w:space="0" w:color="auto"/>
              <w:bottom w:val="nil"/>
              <w:right w:val="single" w:sz="4" w:space="0" w:color="auto"/>
            </w:tcBorders>
          </w:tcPr>
          <w:p w14:paraId="5354F699" w14:textId="77777777" w:rsidR="00515DAC" w:rsidRPr="001C0E1B" w:rsidRDefault="00515DAC" w:rsidP="00DB7AA9">
            <w:pPr>
              <w:pStyle w:val="TAL"/>
              <w:rPr>
                <w:ins w:id="376" w:author="Ericsson, Venkat" w:date="2024-04-08T21:12:00Z"/>
              </w:rPr>
            </w:pPr>
            <w:ins w:id="377" w:author="Ericsson, Venkat" w:date="2024-04-08T21:12:00Z">
              <w:r w:rsidRPr="001C0E1B">
                <w:t>BW</w:t>
              </w:r>
              <w:r w:rsidRPr="001C0E1B">
                <w:rPr>
                  <w:vertAlign w:val="subscript"/>
                </w:rPr>
                <w:t>channel</w:t>
              </w:r>
            </w:ins>
          </w:p>
        </w:tc>
        <w:tc>
          <w:tcPr>
            <w:tcW w:w="1713" w:type="dxa"/>
            <w:tcBorders>
              <w:left w:val="single" w:sz="4" w:space="0" w:color="auto"/>
              <w:bottom w:val="single" w:sz="4" w:space="0" w:color="auto"/>
              <w:right w:val="single" w:sz="4" w:space="0" w:color="auto"/>
            </w:tcBorders>
          </w:tcPr>
          <w:p w14:paraId="7D853826" w14:textId="77777777" w:rsidR="00515DAC" w:rsidRPr="001C0E1B" w:rsidRDefault="00515DAC" w:rsidP="00DB7AA9">
            <w:pPr>
              <w:pStyle w:val="TAL"/>
              <w:rPr>
                <w:ins w:id="378" w:author="Ericsson, Venkat" w:date="2024-04-08T21:12:00Z"/>
              </w:rPr>
            </w:pPr>
            <w:ins w:id="379" w:author="Ericsson, Venkat" w:date="2024-04-08T21:12: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7AC81192" w14:textId="77777777" w:rsidR="00515DAC" w:rsidRPr="001C0E1B" w:rsidRDefault="00515DAC" w:rsidP="00DB7AA9">
            <w:pPr>
              <w:pStyle w:val="TAC"/>
              <w:rPr>
                <w:ins w:id="380" w:author="Ericsson, Venkat" w:date="2024-04-08T21:12:00Z"/>
              </w:rPr>
            </w:pPr>
            <w:ins w:id="381" w:author="Ericsson, Venkat" w:date="2024-04-08T21:12:00Z">
              <w:r w:rsidRPr="001C0E1B">
                <w:t>MHz</w:t>
              </w:r>
            </w:ins>
          </w:p>
        </w:tc>
        <w:tc>
          <w:tcPr>
            <w:tcW w:w="4668" w:type="dxa"/>
            <w:gridSpan w:val="5"/>
            <w:tcBorders>
              <w:left w:val="single" w:sz="4" w:space="0" w:color="auto"/>
              <w:bottom w:val="single" w:sz="4" w:space="0" w:color="auto"/>
              <w:right w:val="single" w:sz="4" w:space="0" w:color="auto"/>
            </w:tcBorders>
          </w:tcPr>
          <w:p w14:paraId="68571356" w14:textId="77777777" w:rsidR="00515DAC" w:rsidRPr="001C0E1B" w:rsidRDefault="00515DAC" w:rsidP="00DB7AA9">
            <w:pPr>
              <w:pStyle w:val="TAC"/>
              <w:rPr>
                <w:ins w:id="382" w:author="Ericsson, Venkat" w:date="2024-04-08T21:12:00Z"/>
                <w:szCs w:val="18"/>
              </w:rPr>
            </w:pPr>
            <w:ins w:id="383" w:author="Ericsson, Venkat" w:date="2024-04-08T21:1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15DAC" w:rsidRPr="001C0E1B" w14:paraId="669DBA1D" w14:textId="77777777" w:rsidTr="00DB7AA9">
        <w:trPr>
          <w:jc w:val="center"/>
          <w:ins w:id="384" w:author="Ericsson, Venkat" w:date="2024-04-08T21:12:00Z"/>
        </w:trPr>
        <w:tc>
          <w:tcPr>
            <w:tcW w:w="2081" w:type="dxa"/>
            <w:gridSpan w:val="2"/>
            <w:tcBorders>
              <w:top w:val="nil"/>
              <w:left w:val="single" w:sz="4" w:space="0" w:color="auto"/>
              <w:bottom w:val="nil"/>
              <w:right w:val="single" w:sz="4" w:space="0" w:color="auto"/>
            </w:tcBorders>
          </w:tcPr>
          <w:p w14:paraId="28AB81FE" w14:textId="77777777" w:rsidR="00515DAC" w:rsidRPr="001C0E1B" w:rsidRDefault="00515DAC" w:rsidP="00DB7AA9">
            <w:pPr>
              <w:pStyle w:val="TAL"/>
              <w:rPr>
                <w:ins w:id="385" w:author="Ericsson, Venkat" w:date="2024-04-08T21:12:00Z"/>
              </w:rPr>
            </w:pPr>
          </w:p>
        </w:tc>
        <w:tc>
          <w:tcPr>
            <w:tcW w:w="1713" w:type="dxa"/>
            <w:tcBorders>
              <w:left w:val="single" w:sz="4" w:space="0" w:color="auto"/>
              <w:bottom w:val="single" w:sz="4" w:space="0" w:color="auto"/>
              <w:right w:val="single" w:sz="4" w:space="0" w:color="auto"/>
            </w:tcBorders>
          </w:tcPr>
          <w:p w14:paraId="56A6AAA3" w14:textId="77777777" w:rsidR="00515DAC" w:rsidRPr="001C0E1B" w:rsidRDefault="00515DAC" w:rsidP="00DB7AA9">
            <w:pPr>
              <w:pStyle w:val="TAL"/>
              <w:rPr>
                <w:ins w:id="386" w:author="Ericsson, Venkat" w:date="2024-04-08T21:12:00Z"/>
              </w:rPr>
            </w:pPr>
            <w:ins w:id="387" w:author="Ericsson, Venkat" w:date="2024-04-08T21:1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52ED265A" w14:textId="77777777" w:rsidR="00515DAC" w:rsidRPr="001C0E1B" w:rsidRDefault="00515DAC" w:rsidP="00DB7AA9">
            <w:pPr>
              <w:pStyle w:val="TAC"/>
              <w:rPr>
                <w:ins w:id="388" w:author="Ericsson, Venkat" w:date="2024-04-08T21:12:00Z"/>
              </w:rPr>
            </w:pPr>
          </w:p>
        </w:tc>
        <w:tc>
          <w:tcPr>
            <w:tcW w:w="4668" w:type="dxa"/>
            <w:gridSpan w:val="5"/>
            <w:tcBorders>
              <w:left w:val="single" w:sz="4" w:space="0" w:color="auto"/>
              <w:bottom w:val="single" w:sz="4" w:space="0" w:color="auto"/>
              <w:right w:val="single" w:sz="4" w:space="0" w:color="auto"/>
            </w:tcBorders>
          </w:tcPr>
          <w:p w14:paraId="6EE51D30" w14:textId="77777777" w:rsidR="00515DAC" w:rsidRPr="001C0E1B" w:rsidRDefault="00515DAC" w:rsidP="00DB7AA9">
            <w:pPr>
              <w:pStyle w:val="TAC"/>
              <w:rPr>
                <w:ins w:id="389" w:author="Ericsson, Venkat" w:date="2024-04-08T21:12:00Z"/>
                <w:szCs w:val="18"/>
              </w:rPr>
            </w:pPr>
            <w:ins w:id="390" w:author="Ericsson, Venkat" w:date="2024-04-08T21:1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15DAC" w:rsidRPr="001C0E1B" w14:paraId="371E5A7D" w14:textId="77777777" w:rsidTr="00DB7AA9">
        <w:trPr>
          <w:jc w:val="center"/>
          <w:ins w:id="391" w:author="Ericsson, Venkat" w:date="2024-04-08T21:12:00Z"/>
        </w:trPr>
        <w:tc>
          <w:tcPr>
            <w:tcW w:w="2081" w:type="dxa"/>
            <w:gridSpan w:val="2"/>
            <w:tcBorders>
              <w:top w:val="nil"/>
              <w:left w:val="single" w:sz="4" w:space="0" w:color="auto"/>
              <w:bottom w:val="single" w:sz="4" w:space="0" w:color="auto"/>
              <w:right w:val="single" w:sz="4" w:space="0" w:color="auto"/>
            </w:tcBorders>
          </w:tcPr>
          <w:p w14:paraId="4BF9D828" w14:textId="77777777" w:rsidR="00515DAC" w:rsidRPr="001C0E1B" w:rsidRDefault="00515DAC" w:rsidP="00DB7AA9">
            <w:pPr>
              <w:pStyle w:val="TAL"/>
              <w:rPr>
                <w:ins w:id="392" w:author="Ericsson, Venkat" w:date="2024-04-08T21:12:00Z"/>
              </w:rPr>
            </w:pPr>
          </w:p>
        </w:tc>
        <w:tc>
          <w:tcPr>
            <w:tcW w:w="1713" w:type="dxa"/>
            <w:tcBorders>
              <w:left w:val="single" w:sz="4" w:space="0" w:color="auto"/>
              <w:bottom w:val="single" w:sz="4" w:space="0" w:color="auto"/>
              <w:right w:val="single" w:sz="4" w:space="0" w:color="auto"/>
            </w:tcBorders>
          </w:tcPr>
          <w:p w14:paraId="4AE64668" w14:textId="77777777" w:rsidR="00515DAC" w:rsidRPr="001C0E1B" w:rsidRDefault="00515DAC" w:rsidP="00DB7AA9">
            <w:pPr>
              <w:pStyle w:val="TAL"/>
              <w:rPr>
                <w:ins w:id="393" w:author="Ericsson, Venkat" w:date="2024-04-08T21:12:00Z"/>
              </w:rPr>
            </w:pPr>
            <w:ins w:id="394" w:author="Ericsson, Venkat" w:date="2024-04-08T21:1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7F27CF61" w14:textId="77777777" w:rsidR="00515DAC" w:rsidRPr="001C0E1B" w:rsidRDefault="00515DAC" w:rsidP="00DB7AA9">
            <w:pPr>
              <w:pStyle w:val="TAC"/>
              <w:rPr>
                <w:ins w:id="395" w:author="Ericsson, Venkat" w:date="2024-04-08T21:12:00Z"/>
              </w:rPr>
            </w:pPr>
          </w:p>
        </w:tc>
        <w:tc>
          <w:tcPr>
            <w:tcW w:w="4668" w:type="dxa"/>
            <w:gridSpan w:val="5"/>
            <w:tcBorders>
              <w:left w:val="single" w:sz="4" w:space="0" w:color="auto"/>
              <w:bottom w:val="single" w:sz="4" w:space="0" w:color="auto"/>
              <w:right w:val="single" w:sz="4" w:space="0" w:color="auto"/>
            </w:tcBorders>
          </w:tcPr>
          <w:p w14:paraId="354BC702" w14:textId="77777777" w:rsidR="00515DAC" w:rsidRPr="001C0E1B" w:rsidRDefault="00515DAC" w:rsidP="00DB7AA9">
            <w:pPr>
              <w:pStyle w:val="TAC"/>
              <w:rPr>
                <w:ins w:id="396" w:author="Ericsson, Venkat" w:date="2024-04-08T21:12:00Z"/>
                <w:szCs w:val="18"/>
              </w:rPr>
            </w:pPr>
            <w:ins w:id="397" w:author="Ericsson, Venkat" w:date="2024-04-08T21:12: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515DAC" w:rsidRPr="001C0E1B" w14:paraId="26771510" w14:textId="77777777" w:rsidTr="00DB7AA9">
        <w:trPr>
          <w:jc w:val="center"/>
          <w:ins w:id="398" w:author="Ericsson, Venkat" w:date="2024-04-08T21:12:00Z"/>
        </w:trPr>
        <w:tc>
          <w:tcPr>
            <w:tcW w:w="2081" w:type="dxa"/>
            <w:gridSpan w:val="2"/>
            <w:tcBorders>
              <w:left w:val="single" w:sz="4" w:space="0" w:color="auto"/>
              <w:bottom w:val="nil"/>
              <w:right w:val="single" w:sz="4" w:space="0" w:color="auto"/>
            </w:tcBorders>
          </w:tcPr>
          <w:p w14:paraId="2282412F" w14:textId="77777777" w:rsidR="00515DAC" w:rsidRPr="001C0E1B" w:rsidRDefault="00515DAC" w:rsidP="00DB7AA9">
            <w:pPr>
              <w:pStyle w:val="TAL"/>
              <w:rPr>
                <w:ins w:id="399" w:author="Ericsson, Venkat" w:date="2024-04-08T21:12:00Z"/>
              </w:rPr>
            </w:pPr>
            <w:ins w:id="400" w:author="Ericsson, Venkat" w:date="2024-04-08T21:12:00Z">
              <w:r w:rsidRPr="001C0E1B">
                <w:t>BWP BW</w:t>
              </w:r>
            </w:ins>
          </w:p>
        </w:tc>
        <w:tc>
          <w:tcPr>
            <w:tcW w:w="1713" w:type="dxa"/>
            <w:tcBorders>
              <w:left w:val="single" w:sz="4" w:space="0" w:color="auto"/>
              <w:bottom w:val="single" w:sz="4" w:space="0" w:color="auto"/>
              <w:right w:val="single" w:sz="4" w:space="0" w:color="auto"/>
            </w:tcBorders>
          </w:tcPr>
          <w:p w14:paraId="7A0B5E65" w14:textId="77777777" w:rsidR="00515DAC" w:rsidRPr="001C0E1B" w:rsidRDefault="00515DAC" w:rsidP="00DB7AA9">
            <w:pPr>
              <w:pStyle w:val="TAL"/>
              <w:rPr>
                <w:ins w:id="401" w:author="Ericsson, Venkat" w:date="2024-04-08T21:12:00Z"/>
              </w:rPr>
            </w:pPr>
            <w:ins w:id="402" w:author="Ericsson, Venkat" w:date="2024-04-08T21:12: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21313CFB" w14:textId="77777777" w:rsidR="00515DAC" w:rsidRPr="001C0E1B" w:rsidRDefault="00515DAC" w:rsidP="00DB7AA9">
            <w:pPr>
              <w:pStyle w:val="TAC"/>
              <w:rPr>
                <w:ins w:id="403" w:author="Ericsson, Venkat" w:date="2024-04-08T21:12:00Z"/>
              </w:rPr>
            </w:pPr>
            <w:ins w:id="404" w:author="Ericsson, Venkat" w:date="2024-04-08T21:12:00Z">
              <w:r w:rsidRPr="001C0E1B">
                <w:t>MHz</w:t>
              </w:r>
            </w:ins>
          </w:p>
        </w:tc>
        <w:tc>
          <w:tcPr>
            <w:tcW w:w="4668" w:type="dxa"/>
            <w:gridSpan w:val="5"/>
            <w:tcBorders>
              <w:left w:val="single" w:sz="4" w:space="0" w:color="auto"/>
              <w:bottom w:val="single" w:sz="4" w:space="0" w:color="auto"/>
              <w:right w:val="single" w:sz="4" w:space="0" w:color="auto"/>
            </w:tcBorders>
          </w:tcPr>
          <w:p w14:paraId="78FD3F6C" w14:textId="77777777" w:rsidR="00515DAC" w:rsidRPr="001C0E1B" w:rsidRDefault="00515DAC" w:rsidP="00DB7AA9">
            <w:pPr>
              <w:pStyle w:val="TAC"/>
              <w:rPr>
                <w:ins w:id="405" w:author="Ericsson, Venkat" w:date="2024-04-08T21:12:00Z"/>
                <w:szCs w:val="18"/>
              </w:rPr>
            </w:pPr>
            <w:ins w:id="406" w:author="Ericsson, Venkat" w:date="2024-04-08T21:1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15DAC" w:rsidRPr="001C0E1B" w14:paraId="5681FB06" w14:textId="77777777" w:rsidTr="00DB7AA9">
        <w:trPr>
          <w:jc w:val="center"/>
          <w:ins w:id="407" w:author="Ericsson, Venkat" w:date="2024-04-08T21:12:00Z"/>
        </w:trPr>
        <w:tc>
          <w:tcPr>
            <w:tcW w:w="2081" w:type="dxa"/>
            <w:gridSpan w:val="2"/>
            <w:tcBorders>
              <w:top w:val="nil"/>
              <w:left w:val="single" w:sz="4" w:space="0" w:color="auto"/>
              <w:bottom w:val="nil"/>
              <w:right w:val="single" w:sz="4" w:space="0" w:color="auto"/>
            </w:tcBorders>
          </w:tcPr>
          <w:p w14:paraId="416FBFFC" w14:textId="77777777" w:rsidR="00515DAC" w:rsidRPr="001C0E1B" w:rsidRDefault="00515DAC" w:rsidP="00DB7AA9">
            <w:pPr>
              <w:pStyle w:val="TAL"/>
              <w:rPr>
                <w:ins w:id="408" w:author="Ericsson, Venkat" w:date="2024-04-08T21:12:00Z"/>
              </w:rPr>
            </w:pPr>
          </w:p>
        </w:tc>
        <w:tc>
          <w:tcPr>
            <w:tcW w:w="1713" w:type="dxa"/>
            <w:tcBorders>
              <w:left w:val="single" w:sz="4" w:space="0" w:color="auto"/>
              <w:bottom w:val="single" w:sz="4" w:space="0" w:color="auto"/>
              <w:right w:val="single" w:sz="4" w:space="0" w:color="auto"/>
            </w:tcBorders>
          </w:tcPr>
          <w:p w14:paraId="7724F0B9" w14:textId="77777777" w:rsidR="00515DAC" w:rsidRPr="001C0E1B" w:rsidRDefault="00515DAC" w:rsidP="00DB7AA9">
            <w:pPr>
              <w:pStyle w:val="TAL"/>
              <w:rPr>
                <w:ins w:id="409" w:author="Ericsson, Venkat" w:date="2024-04-08T21:12:00Z"/>
              </w:rPr>
            </w:pPr>
            <w:ins w:id="410" w:author="Ericsson, Venkat" w:date="2024-04-08T21:1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5F33E2AA" w14:textId="77777777" w:rsidR="00515DAC" w:rsidRPr="001C0E1B" w:rsidRDefault="00515DAC" w:rsidP="00DB7AA9">
            <w:pPr>
              <w:pStyle w:val="TAC"/>
              <w:rPr>
                <w:ins w:id="411" w:author="Ericsson, Venkat" w:date="2024-04-08T21:12:00Z"/>
              </w:rPr>
            </w:pPr>
          </w:p>
        </w:tc>
        <w:tc>
          <w:tcPr>
            <w:tcW w:w="4668" w:type="dxa"/>
            <w:gridSpan w:val="5"/>
            <w:tcBorders>
              <w:left w:val="single" w:sz="4" w:space="0" w:color="auto"/>
              <w:bottom w:val="single" w:sz="4" w:space="0" w:color="auto"/>
              <w:right w:val="single" w:sz="4" w:space="0" w:color="auto"/>
            </w:tcBorders>
          </w:tcPr>
          <w:p w14:paraId="648B7E87" w14:textId="77777777" w:rsidR="00515DAC" w:rsidRPr="001C0E1B" w:rsidRDefault="00515DAC" w:rsidP="00DB7AA9">
            <w:pPr>
              <w:pStyle w:val="TAC"/>
              <w:rPr>
                <w:ins w:id="412" w:author="Ericsson, Venkat" w:date="2024-04-08T21:12:00Z"/>
                <w:szCs w:val="18"/>
              </w:rPr>
            </w:pPr>
            <w:ins w:id="413" w:author="Ericsson, Venkat" w:date="2024-04-08T21:1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15DAC" w:rsidRPr="001C0E1B" w14:paraId="4B4BAF18" w14:textId="77777777" w:rsidTr="00DB7AA9">
        <w:trPr>
          <w:jc w:val="center"/>
          <w:ins w:id="414" w:author="Ericsson, Venkat" w:date="2024-04-08T21:12:00Z"/>
        </w:trPr>
        <w:tc>
          <w:tcPr>
            <w:tcW w:w="2081" w:type="dxa"/>
            <w:gridSpan w:val="2"/>
            <w:tcBorders>
              <w:top w:val="nil"/>
              <w:left w:val="single" w:sz="4" w:space="0" w:color="auto"/>
              <w:bottom w:val="single" w:sz="4" w:space="0" w:color="auto"/>
              <w:right w:val="single" w:sz="4" w:space="0" w:color="auto"/>
            </w:tcBorders>
          </w:tcPr>
          <w:p w14:paraId="53880A4B" w14:textId="77777777" w:rsidR="00515DAC" w:rsidRPr="001C0E1B" w:rsidRDefault="00515DAC" w:rsidP="00DB7AA9">
            <w:pPr>
              <w:pStyle w:val="TAL"/>
              <w:rPr>
                <w:ins w:id="415" w:author="Ericsson, Venkat" w:date="2024-04-08T21:12:00Z"/>
              </w:rPr>
            </w:pPr>
          </w:p>
        </w:tc>
        <w:tc>
          <w:tcPr>
            <w:tcW w:w="1713" w:type="dxa"/>
            <w:tcBorders>
              <w:left w:val="single" w:sz="4" w:space="0" w:color="auto"/>
              <w:bottom w:val="single" w:sz="4" w:space="0" w:color="auto"/>
              <w:right w:val="single" w:sz="4" w:space="0" w:color="auto"/>
            </w:tcBorders>
          </w:tcPr>
          <w:p w14:paraId="24FFB56A" w14:textId="77777777" w:rsidR="00515DAC" w:rsidRPr="001C0E1B" w:rsidRDefault="00515DAC" w:rsidP="00DB7AA9">
            <w:pPr>
              <w:pStyle w:val="TAL"/>
              <w:rPr>
                <w:ins w:id="416" w:author="Ericsson, Venkat" w:date="2024-04-08T21:12:00Z"/>
              </w:rPr>
            </w:pPr>
            <w:ins w:id="417" w:author="Ericsson, Venkat" w:date="2024-04-08T21:1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00DF7901" w14:textId="77777777" w:rsidR="00515DAC" w:rsidRPr="001C0E1B" w:rsidRDefault="00515DAC" w:rsidP="00DB7AA9">
            <w:pPr>
              <w:pStyle w:val="TAC"/>
              <w:rPr>
                <w:ins w:id="418" w:author="Ericsson, Venkat" w:date="2024-04-08T21:12:00Z"/>
              </w:rPr>
            </w:pPr>
          </w:p>
        </w:tc>
        <w:tc>
          <w:tcPr>
            <w:tcW w:w="4668" w:type="dxa"/>
            <w:gridSpan w:val="5"/>
            <w:tcBorders>
              <w:left w:val="single" w:sz="4" w:space="0" w:color="auto"/>
              <w:bottom w:val="single" w:sz="4" w:space="0" w:color="auto"/>
              <w:right w:val="single" w:sz="4" w:space="0" w:color="auto"/>
            </w:tcBorders>
          </w:tcPr>
          <w:p w14:paraId="1831D882" w14:textId="77777777" w:rsidR="00515DAC" w:rsidRPr="001C0E1B" w:rsidRDefault="00515DAC" w:rsidP="00DB7AA9">
            <w:pPr>
              <w:pStyle w:val="TAC"/>
              <w:rPr>
                <w:ins w:id="419" w:author="Ericsson, Venkat" w:date="2024-04-08T21:12:00Z"/>
                <w:szCs w:val="18"/>
              </w:rPr>
            </w:pPr>
            <w:ins w:id="420" w:author="Ericsson, Venkat" w:date="2024-04-08T21:12: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515DAC" w:rsidRPr="001C0E1B" w14:paraId="3687BD79" w14:textId="77777777" w:rsidTr="00DB7AA9">
        <w:trPr>
          <w:jc w:val="center"/>
          <w:ins w:id="421" w:author="Ericsson, Venkat" w:date="2024-04-08T21:12:00Z"/>
        </w:trPr>
        <w:tc>
          <w:tcPr>
            <w:tcW w:w="2081" w:type="dxa"/>
            <w:gridSpan w:val="2"/>
            <w:tcBorders>
              <w:left w:val="single" w:sz="4" w:space="0" w:color="auto"/>
              <w:bottom w:val="nil"/>
              <w:right w:val="single" w:sz="4" w:space="0" w:color="auto"/>
            </w:tcBorders>
          </w:tcPr>
          <w:p w14:paraId="31891615" w14:textId="77777777" w:rsidR="00515DAC" w:rsidRPr="001C0E1B" w:rsidRDefault="00515DAC" w:rsidP="00DB7AA9">
            <w:pPr>
              <w:pStyle w:val="TAL"/>
              <w:rPr>
                <w:ins w:id="422" w:author="Ericsson, Venkat" w:date="2024-04-08T21:12:00Z"/>
                <w:rFonts w:cs="Arial"/>
              </w:rPr>
            </w:pPr>
            <w:ins w:id="423" w:author="Ericsson, Venkat" w:date="2024-04-08T21:12:00Z">
              <w:r w:rsidRPr="001C0E1B">
                <w:rPr>
                  <w:rFonts w:cs="Arial"/>
                </w:rPr>
                <w:t>PDSCH Reference</w:t>
              </w:r>
            </w:ins>
          </w:p>
        </w:tc>
        <w:tc>
          <w:tcPr>
            <w:tcW w:w="1713" w:type="dxa"/>
            <w:tcBorders>
              <w:left w:val="single" w:sz="4" w:space="0" w:color="auto"/>
              <w:bottom w:val="single" w:sz="4" w:space="0" w:color="auto"/>
              <w:right w:val="single" w:sz="4" w:space="0" w:color="auto"/>
            </w:tcBorders>
          </w:tcPr>
          <w:p w14:paraId="7320E410" w14:textId="77777777" w:rsidR="00515DAC" w:rsidRPr="001C0E1B" w:rsidRDefault="00515DAC" w:rsidP="00DB7AA9">
            <w:pPr>
              <w:pStyle w:val="TAL"/>
              <w:rPr>
                <w:ins w:id="424" w:author="Ericsson, Venkat" w:date="2024-04-08T21:12:00Z"/>
              </w:rPr>
            </w:pPr>
            <w:ins w:id="425" w:author="Ericsson, Venkat" w:date="2024-04-08T21:12: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4FDA421B" w14:textId="77777777" w:rsidR="00515DAC" w:rsidRPr="001C0E1B" w:rsidRDefault="00515DAC" w:rsidP="00DB7AA9">
            <w:pPr>
              <w:pStyle w:val="TAC"/>
              <w:rPr>
                <w:ins w:id="426" w:author="Ericsson, Venkat" w:date="2024-04-08T21:12:00Z"/>
              </w:rPr>
            </w:pPr>
          </w:p>
        </w:tc>
        <w:tc>
          <w:tcPr>
            <w:tcW w:w="2334" w:type="dxa"/>
            <w:gridSpan w:val="2"/>
            <w:tcBorders>
              <w:left w:val="single" w:sz="4" w:space="0" w:color="auto"/>
              <w:bottom w:val="single" w:sz="4" w:space="0" w:color="auto"/>
              <w:right w:val="single" w:sz="4" w:space="0" w:color="auto"/>
            </w:tcBorders>
          </w:tcPr>
          <w:p w14:paraId="0326EF3D" w14:textId="77777777" w:rsidR="00515DAC" w:rsidRPr="001C0E1B" w:rsidRDefault="00515DAC" w:rsidP="00DB7AA9">
            <w:pPr>
              <w:pStyle w:val="TAC"/>
              <w:rPr>
                <w:ins w:id="427" w:author="Ericsson, Venkat" w:date="2024-04-08T21:12:00Z"/>
                <w:szCs w:val="18"/>
              </w:rPr>
            </w:pPr>
            <w:ins w:id="428" w:author="Ericsson, Venkat" w:date="2024-04-08T21:12:00Z">
              <w:r w:rsidRPr="001C0E1B">
                <w:rPr>
                  <w:szCs w:val="18"/>
                </w:rPr>
                <w:t>SR.1.1 FDD</w:t>
              </w:r>
            </w:ins>
          </w:p>
        </w:tc>
        <w:tc>
          <w:tcPr>
            <w:tcW w:w="2334" w:type="dxa"/>
            <w:gridSpan w:val="3"/>
            <w:tcBorders>
              <w:left w:val="single" w:sz="4" w:space="0" w:color="auto"/>
              <w:bottom w:val="single" w:sz="4" w:space="0" w:color="auto"/>
              <w:right w:val="single" w:sz="4" w:space="0" w:color="auto"/>
            </w:tcBorders>
          </w:tcPr>
          <w:p w14:paraId="07B49A15" w14:textId="77777777" w:rsidR="00515DAC" w:rsidRPr="001C0E1B" w:rsidRDefault="00515DAC" w:rsidP="00DB7AA9">
            <w:pPr>
              <w:pStyle w:val="TAC"/>
              <w:rPr>
                <w:ins w:id="429" w:author="Ericsson, Venkat" w:date="2024-04-08T21:12:00Z"/>
                <w:szCs w:val="18"/>
                <w:lang w:eastAsia="zh-CN"/>
              </w:rPr>
            </w:pPr>
            <w:ins w:id="430" w:author="Ericsson, Venkat" w:date="2024-04-08T21:12:00Z">
              <w:r w:rsidRPr="006F4D85">
                <w:rPr>
                  <w:rFonts w:cs="v4.2.0"/>
                  <w:lang w:eastAsia="zh-CN"/>
                </w:rPr>
                <w:t>N/A</w:t>
              </w:r>
            </w:ins>
          </w:p>
        </w:tc>
      </w:tr>
      <w:tr w:rsidR="00515DAC" w:rsidRPr="001C0E1B" w14:paraId="637B606B" w14:textId="77777777" w:rsidTr="00DB7AA9">
        <w:trPr>
          <w:jc w:val="center"/>
          <w:ins w:id="431" w:author="Ericsson, Venkat" w:date="2024-04-08T21:12:00Z"/>
        </w:trPr>
        <w:tc>
          <w:tcPr>
            <w:tcW w:w="2081" w:type="dxa"/>
            <w:gridSpan w:val="2"/>
            <w:tcBorders>
              <w:top w:val="nil"/>
              <w:left w:val="single" w:sz="4" w:space="0" w:color="auto"/>
              <w:bottom w:val="nil"/>
              <w:right w:val="single" w:sz="4" w:space="0" w:color="auto"/>
            </w:tcBorders>
          </w:tcPr>
          <w:p w14:paraId="107C8B04" w14:textId="77777777" w:rsidR="00515DAC" w:rsidRPr="001C0E1B" w:rsidRDefault="00515DAC" w:rsidP="00DB7AA9">
            <w:pPr>
              <w:pStyle w:val="TAL"/>
              <w:rPr>
                <w:ins w:id="432" w:author="Ericsson, Venkat" w:date="2024-04-08T21:12:00Z"/>
                <w:rFonts w:cs="Arial"/>
              </w:rPr>
            </w:pPr>
            <w:ins w:id="433" w:author="Ericsson, Venkat" w:date="2024-04-08T21:12:00Z">
              <w:r w:rsidRPr="001C0E1B">
                <w:rPr>
                  <w:rFonts w:cs="Arial"/>
                </w:rPr>
                <w:t>measurement channel</w:t>
              </w:r>
            </w:ins>
          </w:p>
        </w:tc>
        <w:tc>
          <w:tcPr>
            <w:tcW w:w="1713" w:type="dxa"/>
            <w:tcBorders>
              <w:left w:val="single" w:sz="4" w:space="0" w:color="auto"/>
              <w:bottom w:val="single" w:sz="4" w:space="0" w:color="auto"/>
              <w:right w:val="single" w:sz="4" w:space="0" w:color="auto"/>
            </w:tcBorders>
          </w:tcPr>
          <w:p w14:paraId="14EDC843" w14:textId="77777777" w:rsidR="00515DAC" w:rsidRPr="001C0E1B" w:rsidRDefault="00515DAC" w:rsidP="00DB7AA9">
            <w:pPr>
              <w:pStyle w:val="TAL"/>
              <w:rPr>
                <w:ins w:id="434" w:author="Ericsson, Venkat" w:date="2024-04-08T21:12:00Z"/>
              </w:rPr>
            </w:pPr>
            <w:ins w:id="435" w:author="Ericsson, Venkat" w:date="2024-04-08T21:1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01286179" w14:textId="77777777" w:rsidR="00515DAC" w:rsidRPr="001C0E1B" w:rsidRDefault="00515DAC" w:rsidP="00DB7AA9">
            <w:pPr>
              <w:pStyle w:val="TAC"/>
              <w:rPr>
                <w:ins w:id="436" w:author="Ericsson, Venkat" w:date="2024-04-08T21:12:00Z"/>
              </w:rPr>
            </w:pPr>
          </w:p>
        </w:tc>
        <w:tc>
          <w:tcPr>
            <w:tcW w:w="2334" w:type="dxa"/>
            <w:gridSpan w:val="2"/>
            <w:tcBorders>
              <w:left w:val="single" w:sz="4" w:space="0" w:color="auto"/>
              <w:bottom w:val="single" w:sz="4" w:space="0" w:color="auto"/>
              <w:right w:val="single" w:sz="4" w:space="0" w:color="auto"/>
            </w:tcBorders>
          </w:tcPr>
          <w:p w14:paraId="05301C1A" w14:textId="77777777" w:rsidR="00515DAC" w:rsidRPr="001C0E1B" w:rsidRDefault="00515DAC" w:rsidP="00DB7AA9">
            <w:pPr>
              <w:pStyle w:val="TAC"/>
              <w:rPr>
                <w:ins w:id="437" w:author="Ericsson, Venkat" w:date="2024-04-08T21:12:00Z"/>
                <w:szCs w:val="18"/>
              </w:rPr>
            </w:pPr>
            <w:ins w:id="438" w:author="Ericsson, Venkat" w:date="2024-04-08T21:12:00Z">
              <w:r w:rsidRPr="001C0E1B">
                <w:rPr>
                  <w:szCs w:val="18"/>
                </w:rPr>
                <w:t>SR.1.1 TDD</w:t>
              </w:r>
            </w:ins>
          </w:p>
        </w:tc>
        <w:tc>
          <w:tcPr>
            <w:tcW w:w="2334" w:type="dxa"/>
            <w:gridSpan w:val="3"/>
            <w:tcBorders>
              <w:left w:val="single" w:sz="4" w:space="0" w:color="auto"/>
              <w:bottom w:val="single" w:sz="4" w:space="0" w:color="auto"/>
              <w:right w:val="single" w:sz="4" w:space="0" w:color="auto"/>
            </w:tcBorders>
          </w:tcPr>
          <w:p w14:paraId="21B2CD51" w14:textId="77777777" w:rsidR="00515DAC" w:rsidRPr="001C0E1B" w:rsidRDefault="00515DAC" w:rsidP="00DB7AA9">
            <w:pPr>
              <w:pStyle w:val="TAC"/>
              <w:rPr>
                <w:ins w:id="439" w:author="Ericsson, Venkat" w:date="2024-04-08T21:12:00Z"/>
                <w:szCs w:val="18"/>
                <w:lang w:eastAsia="zh-CN"/>
              </w:rPr>
            </w:pPr>
            <w:ins w:id="440" w:author="Ericsson, Venkat" w:date="2024-04-08T21:12:00Z">
              <w:r w:rsidRPr="006F4D85">
                <w:rPr>
                  <w:rFonts w:cs="v4.2.0"/>
                  <w:lang w:eastAsia="zh-CN"/>
                </w:rPr>
                <w:t>N/A</w:t>
              </w:r>
            </w:ins>
          </w:p>
        </w:tc>
      </w:tr>
      <w:tr w:rsidR="00515DAC" w:rsidRPr="001C0E1B" w14:paraId="0C37FAFF" w14:textId="77777777" w:rsidTr="00DB7AA9">
        <w:trPr>
          <w:jc w:val="center"/>
          <w:ins w:id="441" w:author="Ericsson, Venkat" w:date="2024-04-08T21:12:00Z"/>
        </w:trPr>
        <w:tc>
          <w:tcPr>
            <w:tcW w:w="2081" w:type="dxa"/>
            <w:gridSpan w:val="2"/>
            <w:tcBorders>
              <w:top w:val="nil"/>
              <w:left w:val="single" w:sz="4" w:space="0" w:color="auto"/>
              <w:bottom w:val="single" w:sz="4" w:space="0" w:color="auto"/>
              <w:right w:val="single" w:sz="4" w:space="0" w:color="auto"/>
            </w:tcBorders>
          </w:tcPr>
          <w:p w14:paraId="0F2EC812" w14:textId="77777777" w:rsidR="00515DAC" w:rsidRPr="001C0E1B" w:rsidRDefault="00515DAC" w:rsidP="00DB7AA9">
            <w:pPr>
              <w:pStyle w:val="TAL"/>
              <w:rPr>
                <w:ins w:id="442" w:author="Ericsson, Venkat" w:date="2024-04-08T21:12:00Z"/>
                <w:rFonts w:cs="Arial"/>
              </w:rPr>
            </w:pPr>
          </w:p>
        </w:tc>
        <w:tc>
          <w:tcPr>
            <w:tcW w:w="1713" w:type="dxa"/>
            <w:tcBorders>
              <w:left w:val="single" w:sz="4" w:space="0" w:color="auto"/>
              <w:bottom w:val="single" w:sz="4" w:space="0" w:color="auto"/>
              <w:right w:val="single" w:sz="4" w:space="0" w:color="auto"/>
            </w:tcBorders>
          </w:tcPr>
          <w:p w14:paraId="10BE1895" w14:textId="77777777" w:rsidR="00515DAC" w:rsidRPr="001C0E1B" w:rsidRDefault="00515DAC" w:rsidP="00DB7AA9">
            <w:pPr>
              <w:pStyle w:val="TAL"/>
              <w:rPr>
                <w:ins w:id="443" w:author="Ericsson, Venkat" w:date="2024-04-08T21:12:00Z"/>
              </w:rPr>
            </w:pPr>
            <w:ins w:id="444" w:author="Ericsson, Venkat" w:date="2024-04-08T21:1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67C1CEE3" w14:textId="77777777" w:rsidR="00515DAC" w:rsidRPr="001C0E1B" w:rsidRDefault="00515DAC" w:rsidP="00DB7AA9">
            <w:pPr>
              <w:pStyle w:val="TAC"/>
              <w:rPr>
                <w:ins w:id="445" w:author="Ericsson, Venkat" w:date="2024-04-08T21:12:00Z"/>
              </w:rPr>
            </w:pPr>
          </w:p>
        </w:tc>
        <w:tc>
          <w:tcPr>
            <w:tcW w:w="2334" w:type="dxa"/>
            <w:gridSpan w:val="2"/>
            <w:tcBorders>
              <w:left w:val="single" w:sz="4" w:space="0" w:color="auto"/>
              <w:bottom w:val="single" w:sz="4" w:space="0" w:color="auto"/>
              <w:right w:val="single" w:sz="4" w:space="0" w:color="auto"/>
            </w:tcBorders>
          </w:tcPr>
          <w:p w14:paraId="112AD49A" w14:textId="77777777" w:rsidR="00515DAC" w:rsidRPr="001C0E1B" w:rsidRDefault="00515DAC" w:rsidP="00DB7AA9">
            <w:pPr>
              <w:pStyle w:val="TAC"/>
              <w:rPr>
                <w:ins w:id="446" w:author="Ericsson, Venkat" w:date="2024-04-08T21:12:00Z"/>
                <w:szCs w:val="18"/>
              </w:rPr>
            </w:pPr>
            <w:ins w:id="447" w:author="Ericsson, Venkat" w:date="2024-04-08T21:12:00Z">
              <w:r w:rsidRPr="001C0E1B">
                <w:rPr>
                  <w:szCs w:val="18"/>
                </w:rPr>
                <w:t>SR</w:t>
              </w:r>
              <w:r>
                <w:rPr>
                  <w:szCs w:val="18"/>
                </w:rPr>
                <w:t>.</w:t>
              </w:r>
              <w:r w:rsidRPr="001C0E1B">
                <w:rPr>
                  <w:szCs w:val="18"/>
                </w:rPr>
                <w:t>2.1 TDD</w:t>
              </w:r>
            </w:ins>
          </w:p>
        </w:tc>
        <w:tc>
          <w:tcPr>
            <w:tcW w:w="2334" w:type="dxa"/>
            <w:gridSpan w:val="3"/>
            <w:tcBorders>
              <w:left w:val="single" w:sz="4" w:space="0" w:color="auto"/>
              <w:bottom w:val="single" w:sz="4" w:space="0" w:color="auto"/>
              <w:right w:val="single" w:sz="4" w:space="0" w:color="auto"/>
            </w:tcBorders>
          </w:tcPr>
          <w:p w14:paraId="332ACE45" w14:textId="77777777" w:rsidR="00515DAC" w:rsidRPr="001C0E1B" w:rsidRDefault="00515DAC" w:rsidP="00DB7AA9">
            <w:pPr>
              <w:pStyle w:val="TAC"/>
              <w:rPr>
                <w:ins w:id="448" w:author="Ericsson, Venkat" w:date="2024-04-08T21:12:00Z"/>
                <w:szCs w:val="18"/>
              </w:rPr>
            </w:pPr>
            <w:ins w:id="449" w:author="Ericsson, Venkat" w:date="2024-04-08T21:12:00Z">
              <w:r w:rsidRPr="006F4D85">
                <w:rPr>
                  <w:rFonts w:cs="v4.2.0"/>
                  <w:lang w:eastAsia="zh-CN"/>
                </w:rPr>
                <w:t>N/A</w:t>
              </w:r>
            </w:ins>
          </w:p>
        </w:tc>
      </w:tr>
      <w:tr w:rsidR="00515DAC" w:rsidRPr="001C0E1B" w14:paraId="55D3463C" w14:textId="77777777" w:rsidTr="00DB7AA9">
        <w:trPr>
          <w:jc w:val="center"/>
          <w:ins w:id="450" w:author="Ericsson, Venkat" w:date="2024-04-08T21:12:00Z"/>
        </w:trPr>
        <w:tc>
          <w:tcPr>
            <w:tcW w:w="2081" w:type="dxa"/>
            <w:gridSpan w:val="2"/>
            <w:tcBorders>
              <w:top w:val="single" w:sz="4" w:space="0" w:color="auto"/>
              <w:left w:val="single" w:sz="4" w:space="0" w:color="auto"/>
              <w:bottom w:val="nil"/>
              <w:right w:val="single" w:sz="4" w:space="0" w:color="auto"/>
            </w:tcBorders>
            <w:shd w:val="clear" w:color="auto" w:fill="auto"/>
          </w:tcPr>
          <w:p w14:paraId="5AA4B884" w14:textId="77777777" w:rsidR="00515DAC" w:rsidRPr="001C0E1B" w:rsidRDefault="00515DAC" w:rsidP="00DB7AA9">
            <w:pPr>
              <w:pStyle w:val="TAL"/>
              <w:rPr>
                <w:ins w:id="451" w:author="Ericsson, Venkat" w:date="2024-04-08T21:12:00Z"/>
                <w:rFonts w:cs="Arial"/>
              </w:rPr>
            </w:pPr>
            <w:ins w:id="452" w:author="Ericsson, Venkat" w:date="2024-04-08T21:12:00Z">
              <w:r w:rsidRPr="001C0E1B">
                <w:rPr>
                  <w:rFonts w:cs="v5.0.0"/>
                </w:rPr>
                <w:t>CORESET Reference Channel</w:t>
              </w:r>
            </w:ins>
          </w:p>
        </w:tc>
        <w:tc>
          <w:tcPr>
            <w:tcW w:w="1713" w:type="dxa"/>
            <w:tcBorders>
              <w:top w:val="single" w:sz="4" w:space="0" w:color="auto"/>
              <w:left w:val="single" w:sz="4" w:space="0" w:color="auto"/>
              <w:right w:val="single" w:sz="4" w:space="0" w:color="auto"/>
            </w:tcBorders>
          </w:tcPr>
          <w:p w14:paraId="7C477C69" w14:textId="77777777" w:rsidR="00515DAC" w:rsidRPr="001C0E1B" w:rsidRDefault="00515DAC" w:rsidP="00DB7AA9">
            <w:pPr>
              <w:pStyle w:val="TAL"/>
              <w:rPr>
                <w:ins w:id="453" w:author="Ericsson, Venkat" w:date="2024-04-08T21:12:00Z"/>
              </w:rPr>
            </w:pPr>
            <w:ins w:id="454" w:author="Ericsson, Venkat" w:date="2024-04-08T21:12:00Z">
              <w:r w:rsidRPr="001C0E1B">
                <w:t>Config</w:t>
              </w:r>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
          <w:p w14:paraId="5D7CCDE4" w14:textId="77777777" w:rsidR="00515DAC" w:rsidRPr="001C0E1B" w:rsidRDefault="00515DAC" w:rsidP="00DB7AA9">
            <w:pPr>
              <w:pStyle w:val="TAC"/>
              <w:rPr>
                <w:ins w:id="455" w:author="Ericsson, Venkat" w:date="2024-04-08T21:12:00Z"/>
              </w:rPr>
            </w:pPr>
          </w:p>
        </w:tc>
        <w:tc>
          <w:tcPr>
            <w:tcW w:w="2334" w:type="dxa"/>
            <w:gridSpan w:val="2"/>
            <w:tcBorders>
              <w:top w:val="single" w:sz="4" w:space="0" w:color="auto"/>
              <w:left w:val="single" w:sz="4" w:space="0" w:color="auto"/>
              <w:bottom w:val="single" w:sz="4" w:space="0" w:color="auto"/>
              <w:right w:val="single" w:sz="4" w:space="0" w:color="auto"/>
            </w:tcBorders>
          </w:tcPr>
          <w:p w14:paraId="17F38683" w14:textId="77777777" w:rsidR="00515DAC" w:rsidRPr="001C0E1B" w:rsidRDefault="00515DAC" w:rsidP="00DB7AA9">
            <w:pPr>
              <w:pStyle w:val="TAC"/>
              <w:rPr>
                <w:ins w:id="456" w:author="Ericsson, Venkat" w:date="2024-04-08T21:12:00Z"/>
                <w:szCs w:val="18"/>
              </w:rPr>
            </w:pPr>
            <w:ins w:id="457" w:author="Ericsson, Venkat" w:date="2024-04-08T21:12:00Z">
              <w:r w:rsidRPr="001C0E1B">
                <w:rPr>
                  <w:szCs w:val="18"/>
                </w:rPr>
                <w:t>CR.1.1 FDD</w:t>
              </w:r>
            </w:ins>
          </w:p>
        </w:tc>
        <w:tc>
          <w:tcPr>
            <w:tcW w:w="2334" w:type="dxa"/>
            <w:gridSpan w:val="3"/>
            <w:tcBorders>
              <w:top w:val="single" w:sz="4" w:space="0" w:color="auto"/>
              <w:left w:val="single" w:sz="4" w:space="0" w:color="auto"/>
              <w:bottom w:val="single" w:sz="4" w:space="0" w:color="auto"/>
              <w:right w:val="single" w:sz="4" w:space="0" w:color="auto"/>
            </w:tcBorders>
          </w:tcPr>
          <w:p w14:paraId="747C0B88" w14:textId="77777777" w:rsidR="00515DAC" w:rsidRPr="001C0E1B" w:rsidRDefault="00515DAC" w:rsidP="00DB7AA9">
            <w:pPr>
              <w:pStyle w:val="TAC"/>
              <w:rPr>
                <w:ins w:id="458" w:author="Ericsson, Venkat" w:date="2024-04-08T21:12:00Z"/>
                <w:szCs w:val="18"/>
              </w:rPr>
            </w:pPr>
            <w:ins w:id="459" w:author="Ericsson, Venkat" w:date="2024-04-08T21:12:00Z">
              <w:r w:rsidRPr="006F4D85">
                <w:rPr>
                  <w:rFonts w:cs="v4.2.0"/>
                  <w:lang w:eastAsia="zh-CN"/>
                </w:rPr>
                <w:t>N/A</w:t>
              </w:r>
            </w:ins>
          </w:p>
        </w:tc>
      </w:tr>
      <w:tr w:rsidR="00515DAC" w:rsidRPr="001C0E1B" w14:paraId="58E04404" w14:textId="77777777" w:rsidTr="00DB7AA9">
        <w:trPr>
          <w:jc w:val="center"/>
          <w:ins w:id="460" w:author="Ericsson, Venkat" w:date="2024-04-08T21:12:00Z"/>
        </w:trPr>
        <w:tc>
          <w:tcPr>
            <w:tcW w:w="2081" w:type="dxa"/>
            <w:gridSpan w:val="2"/>
            <w:tcBorders>
              <w:top w:val="nil"/>
              <w:left w:val="single" w:sz="4" w:space="0" w:color="auto"/>
              <w:bottom w:val="nil"/>
              <w:right w:val="single" w:sz="4" w:space="0" w:color="auto"/>
            </w:tcBorders>
            <w:shd w:val="clear" w:color="auto" w:fill="auto"/>
          </w:tcPr>
          <w:p w14:paraId="253A3FF1" w14:textId="77777777" w:rsidR="00515DAC" w:rsidRPr="001C0E1B" w:rsidRDefault="00515DAC" w:rsidP="00DB7AA9">
            <w:pPr>
              <w:pStyle w:val="TAL"/>
              <w:rPr>
                <w:ins w:id="461" w:author="Ericsson, Venkat" w:date="2024-04-08T21:12:00Z"/>
                <w:rFonts w:cs="v5.0.0"/>
              </w:rPr>
            </w:pPr>
          </w:p>
        </w:tc>
        <w:tc>
          <w:tcPr>
            <w:tcW w:w="1713" w:type="dxa"/>
            <w:tcBorders>
              <w:left w:val="single" w:sz="4" w:space="0" w:color="auto"/>
              <w:right w:val="single" w:sz="4" w:space="0" w:color="auto"/>
            </w:tcBorders>
          </w:tcPr>
          <w:p w14:paraId="46B3D9B7" w14:textId="77777777" w:rsidR="00515DAC" w:rsidRPr="001C0E1B" w:rsidRDefault="00515DAC" w:rsidP="00DB7AA9">
            <w:pPr>
              <w:pStyle w:val="TAL"/>
              <w:rPr>
                <w:ins w:id="462" w:author="Ericsson, Venkat" w:date="2024-04-08T21:12:00Z"/>
                <w:rFonts w:cs="v5.0.0"/>
              </w:rPr>
            </w:pPr>
            <w:ins w:id="463" w:author="Ericsson, Venkat" w:date="2024-04-08T21:12:00Z">
              <w:r w:rsidRPr="001C0E1B">
                <w:t>Config</w:t>
              </w:r>
              <w:r w:rsidRPr="001C0E1B">
                <w:rPr>
                  <w:szCs w:val="18"/>
                </w:rPr>
                <w:t xml:space="preserve"> 2</w:t>
              </w:r>
            </w:ins>
          </w:p>
        </w:tc>
        <w:tc>
          <w:tcPr>
            <w:tcW w:w="1132" w:type="dxa"/>
            <w:vMerge/>
            <w:tcBorders>
              <w:left w:val="single" w:sz="4" w:space="0" w:color="auto"/>
              <w:right w:val="single" w:sz="4" w:space="0" w:color="auto"/>
            </w:tcBorders>
          </w:tcPr>
          <w:p w14:paraId="7CB42129" w14:textId="77777777" w:rsidR="00515DAC" w:rsidRPr="001C0E1B" w:rsidRDefault="00515DAC" w:rsidP="00DB7AA9">
            <w:pPr>
              <w:pStyle w:val="TAC"/>
              <w:rPr>
                <w:ins w:id="464" w:author="Ericsson, Venkat" w:date="2024-04-08T21:12:00Z"/>
              </w:rPr>
            </w:pPr>
          </w:p>
        </w:tc>
        <w:tc>
          <w:tcPr>
            <w:tcW w:w="2334" w:type="dxa"/>
            <w:gridSpan w:val="2"/>
            <w:tcBorders>
              <w:top w:val="single" w:sz="4" w:space="0" w:color="auto"/>
              <w:left w:val="single" w:sz="4" w:space="0" w:color="auto"/>
              <w:bottom w:val="single" w:sz="4" w:space="0" w:color="auto"/>
              <w:right w:val="single" w:sz="4" w:space="0" w:color="auto"/>
            </w:tcBorders>
          </w:tcPr>
          <w:p w14:paraId="25692060" w14:textId="77777777" w:rsidR="00515DAC" w:rsidRPr="001C0E1B" w:rsidRDefault="00515DAC" w:rsidP="00DB7AA9">
            <w:pPr>
              <w:pStyle w:val="TAC"/>
              <w:rPr>
                <w:ins w:id="465" w:author="Ericsson, Venkat" w:date="2024-04-08T21:12:00Z"/>
                <w:szCs w:val="18"/>
              </w:rPr>
            </w:pPr>
            <w:ins w:id="466" w:author="Ericsson, Venkat" w:date="2024-04-08T21:12:00Z">
              <w:r w:rsidRPr="001C0E1B">
                <w:rPr>
                  <w:szCs w:val="18"/>
                </w:rPr>
                <w:t>CR.1.1 TDD</w:t>
              </w:r>
            </w:ins>
          </w:p>
        </w:tc>
        <w:tc>
          <w:tcPr>
            <w:tcW w:w="2334" w:type="dxa"/>
            <w:gridSpan w:val="3"/>
            <w:tcBorders>
              <w:top w:val="single" w:sz="4" w:space="0" w:color="auto"/>
              <w:left w:val="single" w:sz="4" w:space="0" w:color="auto"/>
              <w:bottom w:val="single" w:sz="4" w:space="0" w:color="auto"/>
              <w:right w:val="single" w:sz="4" w:space="0" w:color="auto"/>
            </w:tcBorders>
          </w:tcPr>
          <w:p w14:paraId="4D0BCDBA" w14:textId="77777777" w:rsidR="00515DAC" w:rsidRPr="001C0E1B" w:rsidRDefault="00515DAC" w:rsidP="00DB7AA9">
            <w:pPr>
              <w:pStyle w:val="TAC"/>
              <w:rPr>
                <w:ins w:id="467" w:author="Ericsson, Venkat" w:date="2024-04-08T21:12:00Z"/>
                <w:szCs w:val="18"/>
              </w:rPr>
            </w:pPr>
            <w:ins w:id="468" w:author="Ericsson, Venkat" w:date="2024-04-08T21:12:00Z">
              <w:r w:rsidRPr="006F4D85">
                <w:rPr>
                  <w:rFonts w:cs="v4.2.0"/>
                  <w:lang w:eastAsia="zh-CN"/>
                </w:rPr>
                <w:t>N/A</w:t>
              </w:r>
            </w:ins>
          </w:p>
        </w:tc>
      </w:tr>
      <w:tr w:rsidR="00515DAC" w:rsidRPr="001C0E1B" w14:paraId="5B46A8CC" w14:textId="77777777" w:rsidTr="00DB7AA9">
        <w:trPr>
          <w:jc w:val="center"/>
          <w:ins w:id="469" w:author="Ericsson, Venkat" w:date="2024-04-08T21:12:00Z"/>
        </w:trPr>
        <w:tc>
          <w:tcPr>
            <w:tcW w:w="2081" w:type="dxa"/>
            <w:gridSpan w:val="2"/>
            <w:tcBorders>
              <w:top w:val="nil"/>
              <w:left w:val="single" w:sz="4" w:space="0" w:color="auto"/>
              <w:bottom w:val="single" w:sz="4" w:space="0" w:color="auto"/>
              <w:right w:val="single" w:sz="4" w:space="0" w:color="auto"/>
            </w:tcBorders>
            <w:shd w:val="clear" w:color="auto" w:fill="auto"/>
          </w:tcPr>
          <w:p w14:paraId="2E9E396D" w14:textId="77777777" w:rsidR="00515DAC" w:rsidRPr="001C0E1B" w:rsidRDefault="00515DAC" w:rsidP="00DB7AA9">
            <w:pPr>
              <w:pStyle w:val="TAL"/>
              <w:rPr>
                <w:ins w:id="470" w:author="Ericsson, Venkat" w:date="2024-04-08T21:12:00Z"/>
                <w:rFonts w:cs="v5.0.0"/>
              </w:rPr>
            </w:pPr>
          </w:p>
        </w:tc>
        <w:tc>
          <w:tcPr>
            <w:tcW w:w="1713" w:type="dxa"/>
            <w:tcBorders>
              <w:left w:val="single" w:sz="4" w:space="0" w:color="auto"/>
              <w:bottom w:val="single" w:sz="4" w:space="0" w:color="auto"/>
              <w:right w:val="single" w:sz="4" w:space="0" w:color="auto"/>
            </w:tcBorders>
          </w:tcPr>
          <w:p w14:paraId="070DDAA0" w14:textId="77777777" w:rsidR="00515DAC" w:rsidRPr="001C0E1B" w:rsidRDefault="00515DAC" w:rsidP="00DB7AA9">
            <w:pPr>
              <w:pStyle w:val="TAL"/>
              <w:rPr>
                <w:ins w:id="471" w:author="Ericsson, Venkat" w:date="2024-04-08T21:12:00Z"/>
                <w:rFonts w:cs="v5.0.0"/>
              </w:rPr>
            </w:pPr>
            <w:ins w:id="472" w:author="Ericsson, Venkat" w:date="2024-04-08T21:12:00Z">
              <w:r w:rsidRPr="001C0E1B">
                <w:t>Config</w:t>
              </w:r>
              <w:r w:rsidRPr="001C0E1B">
                <w:rPr>
                  <w:szCs w:val="18"/>
                </w:rPr>
                <w:t xml:space="preserve"> 3</w:t>
              </w:r>
            </w:ins>
          </w:p>
        </w:tc>
        <w:tc>
          <w:tcPr>
            <w:tcW w:w="1132" w:type="dxa"/>
            <w:vMerge/>
            <w:tcBorders>
              <w:left w:val="single" w:sz="4" w:space="0" w:color="auto"/>
              <w:bottom w:val="single" w:sz="4" w:space="0" w:color="auto"/>
              <w:right w:val="single" w:sz="4" w:space="0" w:color="auto"/>
            </w:tcBorders>
          </w:tcPr>
          <w:p w14:paraId="3988DF4D" w14:textId="77777777" w:rsidR="00515DAC" w:rsidRPr="001C0E1B" w:rsidRDefault="00515DAC" w:rsidP="00DB7AA9">
            <w:pPr>
              <w:pStyle w:val="TAC"/>
              <w:rPr>
                <w:ins w:id="473" w:author="Ericsson, Venkat" w:date="2024-04-08T21:12:00Z"/>
              </w:rPr>
            </w:pPr>
          </w:p>
        </w:tc>
        <w:tc>
          <w:tcPr>
            <w:tcW w:w="2334" w:type="dxa"/>
            <w:gridSpan w:val="2"/>
            <w:tcBorders>
              <w:top w:val="single" w:sz="4" w:space="0" w:color="auto"/>
              <w:left w:val="single" w:sz="4" w:space="0" w:color="auto"/>
              <w:bottom w:val="single" w:sz="4" w:space="0" w:color="auto"/>
              <w:right w:val="single" w:sz="4" w:space="0" w:color="auto"/>
            </w:tcBorders>
          </w:tcPr>
          <w:p w14:paraId="52EB6922" w14:textId="77777777" w:rsidR="00515DAC" w:rsidRPr="001C0E1B" w:rsidRDefault="00515DAC" w:rsidP="00DB7AA9">
            <w:pPr>
              <w:pStyle w:val="TAC"/>
              <w:rPr>
                <w:ins w:id="474" w:author="Ericsson, Venkat" w:date="2024-04-08T21:12:00Z"/>
                <w:szCs w:val="18"/>
              </w:rPr>
            </w:pPr>
            <w:ins w:id="475" w:author="Ericsson, Venkat" w:date="2024-04-08T21:12:00Z">
              <w:r w:rsidRPr="001C0E1B">
                <w:rPr>
                  <w:szCs w:val="18"/>
                </w:rPr>
                <w:t>CR</w:t>
              </w:r>
              <w:r>
                <w:rPr>
                  <w:szCs w:val="18"/>
                </w:rPr>
                <w:t>.</w:t>
              </w:r>
              <w:r w:rsidRPr="001C0E1B">
                <w:rPr>
                  <w:szCs w:val="18"/>
                </w:rPr>
                <w:t>2.1 TDD</w:t>
              </w:r>
            </w:ins>
          </w:p>
        </w:tc>
        <w:tc>
          <w:tcPr>
            <w:tcW w:w="2334" w:type="dxa"/>
            <w:gridSpan w:val="3"/>
            <w:tcBorders>
              <w:top w:val="single" w:sz="4" w:space="0" w:color="auto"/>
              <w:left w:val="single" w:sz="4" w:space="0" w:color="auto"/>
              <w:bottom w:val="single" w:sz="4" w:space="0" w:color="auto"/>
              <w:right w:val="single" w:sz="4" w:space="0" w:color="auto"/>
            </w:tcBorders>
          </w:tcPr>
          <w:p w14:paraId="2C2D273A" w14:textId="77777777" w:rsidR="00515DAC" w:rsidRPr="001C0E1B" w:rsidRDefault="00515DAC" w:rsidP="00DB7AA9">
            <w:pPr>
              <w:pStyle w:val="TAC"/>
              <w:rPr>
                <w:ins w:id="476" w:author="Ericsson, Venkat" w:date="2024-04-08T21:12:00Z"/>
                <w:szCs w:val="18"/>
              </w:rPr>
            </w:pPr>
            <w:ins w:id="477" w:author="Ericsson, Venkat" w:date="2024-04-08T21:12:00Z">
              <w:r w:rsidRPr="006F4D85">
                <w:rPr>
                  <w:rFonts w:cs="v4.2.0"/>
                  <w:lang w:eastAsia="zh-CN"/>
                </w:rPr>
                <w:t>N/A</w:t>
              </w:r>
            </w:ins>
          </w:p>
        </w:tc>
      </w:tr>
      <w:tr w:rsidR="00515DAC" w:rsidRPr="001C0E1B" w14:paraId="1ADFBD16" w14:textId="77777777" w:rsidTr="00DB7AA9">
        <w:trPr>
          <w:jc w:val="center"/>
          <w:ins w:id="478" w:author="Ericsson, Venkat" w:date="2024-04-08T21:12:00Z"/>
        </w:trPr>
        <w:tc>
          <w:tcPr>
            <w:tcW w:w="2081" w:type="dxa"/>
            <w:gridSpan w:val="2"/>
            <w:tcBorders>
              <w:top w:val="nil"/>
              <w:left w:val="single" w:sz="4" w:space="0" w:color="auto"/>
              <w:bottom w:val="single" w:sz="4" w:space="0" w:color="auto"/>
              <w:right w:val="single" w:sz="4" w:space="0" w:color="auto"/>
            </w:tcBorders>
            <w:shd w:val="clear" w:color="auto" w:fill="auto"/>
          </w:tcPr>
          <w:p w14:paraId="40C673F3" w14:textId="77777777" w:rsidR="00515DAC" w:rsidRPr="001C0E1B" w:rsidRDefault="00515DAC" w:rsidP="00DB7AA9">
            <w:pPr>
              <w:pStyle w:val="TAL"/>
              <w:rPr>
                <w:ins w:id="479" w:author="Ericsson, Venkat" w:date="2024-04-08T21:12:00Z"/>
                <w:rFonts w:cs="v5.0.0"/>
              </w:rPr>
            </w:pPr>
            <w:ins w:id="480" w:author="Ericsson, Venkat" w:date="2024-04-08T21:12:00Z">
              <w:r w:rsidRPr="001C0E1B">
                <w:rPr>
                  <w:lang w:eastAsia="zh-CN"/>
                </w:rPr>
                <w:t>CP length</w:t>
              </w:r>
            </w:ins>
          </w:p>
        </w:tc>
        <w:tc>
          <w:tcPr>
            <w:tcW w:w="1713" w:type="dxa"/>
            <w:tcBorders>
              <w:left w:val="single" w:sz="4" w:space="0" w:color="auto"/>
              <w:bottom w:val="single" w:sz="4" w:space="0" w:color="auto"/>
              <w:right w:val="single" w:sz="4" w:space="0" w:color="auto"/>
            </w:tcBorders>
            <w:vAlign w:val="center"/>
          </w:tcPr>
          <w:p w14:paraId="185B02F4" w14:textId="77777777" w:rsidR="00515DAC" w:rsidRPr="001C0E1B" w:rsidRDefault="00515DAC" w:rsidP="00DB7AA9">
            <w:pPr>
              <w:pStyle w:val="TAL"/>
              <w:rPr>
                <w:ins w:id="481" w:author="Ericsson, Venkat" w:date="2024-04-08T21:12:00Z"/>
              </w:rPr>
            </w:pPr>
          </w:p>
        </w:tc>
        <w:tc>
          <w:tcPr>
            <w:tcW w:w="1132" w:type="dxa"/>
            <w:tcBorders>
              <w:left w:val="single" w:sz="4" w:space="0" w:color="auto"/>
              <w:bottom w:val="single" w:sz="4" w:space="0" w:color="auto"/>
              <w:right w:val="single" w:sz="4" w:space="0" w:color="auto"/>
            </w:tcBorders>
            <w:vAlign w:val="center"/>
          </w:tcPr>
          <w:p w14:paraId="768CFDAA" w14:textId="77777777" w:rsidR="00515DAC" w:rsidRPr="001C0E1B" w:rsidRDefault="00515DAC" w:rsidP="00DB7AA9">
            <w:pPr>
              <w:pStyle w:val="TAC"/>
              <w:rPr>
                <w:ins w:id="482" w:author="Ericsson, Venkat" w:date="2024-04-08T21:12:00Z"/>
              </w:rPr>
            </w:pPr>
          </w:p>
        </w:tc>
        <w:tc>
          <w:tcPr>
            <w:tcW w:w="4668" w:type="dxa"/>
            <w:gridSpan w:val="5"/>
            <w:tcBorders>
              <w:top w:val="single" w:sz="4" w:space="0" w:color="auto"/>
              <w:left w:val="single" w:sz="4" w:space="0" w:color="auto"/>
              <w:bottom w:val="single" w:sz="4" w:space="0" w:color="auto"/>
              <w:right w:val="single" w:sz="4" w:space="0" w:color="auto"/>
            </w:tcBorders>
          </w:tcPr>
          <w:p w14:paraId="19EC5759" w14:textId="77777777" w:rsidR="00515DAC" w:rsidRPr="001C0E1B" w:rsidRDefault="00515DAC" w:rsidP="00DB7AA9">
            <w:pPr>
              <w:pStyle w:val="TAC"/>
              <w:rPr>
                <w:ins w:id="483" w:author="Ericsson, Venkat" w:date="2024-04-08T21:12:00Z"/>
                <w:szCs w:val="18"/>
                <w:lang w:eastAsia="zh-CN"/>
              </w:rPr>
            </w:pPr>
            <w:ins w:id="484" w:author="Ericsson, Venkat" w:date="2024-04-08T21:12:00Z">
              <w:r>
                <w:rPr>
                  <w:rFonts w:hint="eastAsia"/>
                  <w:szCs w:val="18"/>
                  <w:lang w:eastAsia="zh-CN"/>
                </w:rPr>
                <w:t>N</w:t>
              </w:r>
              <w:r>
                <w:rPr>
                  <w:szCs w:val="18"/>
                  <w:lang w:eastAsia="zh-CN"/>
                </w:rPr>
                <w:t>ormal</w:t>
              </w:r>
            </w:ins>
          </w:p>
        </w:tc>
      </w:tr>
      <w:tr w:rsidR="00515DAC" w:rsidRPr="001C0E1B" w14:paraId="308E3A54" w14:textId="77777777" w:rsidTr="00DB7AA9">
        <w:trPr>
          <w:jc w:val="center"/>
          <w:ins w:id="485" w:author="Ericsson, Venkat" w:date="2024-04-08T21:12:00Z"/>
        </w:trPr>
        <w:tc>
          <w:tcPr>
            <w:tcW w:w="2081" w:type="dxa"/>
            <w:gridSpan w:val="2"/>
            <w:tcBorders>
              <w:left w:val="single" w:sz="4" w:space="0" w:color="auto"/>
              <w:bottom w:val="nil"/>
              <w:right w:val="single" w:sz="4" w:space="0" w:color="auto"/>
            </w:tcBorders>
            <w:shd w:val="clear" w:color="auto" w:fill="auto"/>
          </w:tcPr>
          <w:p w14:paraId="1465C0F9" w14:textId="77777777" w:rsidR="00515DAC" w:rsidRPr="00B40416" w:rsidRDefault="00515DAC" w:rsidP="00DB7AA9">
            <w:pPr>
              <w:pStyle w:val="TAL"/>
              <w:rPr>
                <w:ins w:id="486" w:author="Ericsson, Venkat" w:date="2024-04-08T21:12:00Z"/>
              </w:rPr>
            </w:pPr>
            <w:ins w:id="487" w:author="Ericsson, Venkat" w:date="2024-04-08T21:12:00Z">
              <w:r w:rsidRPr="00B40416">
                <w:t>TRS configuration</w:t>
              </w:r>
            </w:ins>
          </w:p>
        </w:tc>
        <w:tc>
          <w:tcPr>
            <w:tcW w:w="1713" w:type="dxa"/>
            <w:tcBorders>
              <w:left w:val="single" w:sz="4" w:space="0" w:color="auto"/>
              <w:bottom w:val="single" w:sz="4" w:space="0" w:color="auto"/>
              <w:right w:val="single" w:sz="4" w:space="0" w:color="auto"/>
            </w:tcBorders>
          </w:tcPr>
          <w:p w14:paraId="1EA8CAFA" w14:textId="77777777" w:rsidR="00515DAC" w:rsidRPr="00B40416" w:rsidRDefault="00515DAC" w:rsidP="00DB7AA9">
            <w:pPr>
              <w:pStyle w:val="TAL"/>
              <w:rPr>
                <w:ins w:id="488" w:author="Ericsson, Venkat" w:date="2024-04-08T21:12:00Z"/>
              </w:rPr>
            </w:pPr>
            <w:ins w:id="489" w:author="Ericsson, Venkat" w:date="2024-04-08T21:12:00Z">
              <w:r w:rsidRPr="00B40416">
                <w:t>Config</w:t>
              </w:r>
              <w:r w:rsidRPr="00B40416">
                <w:rPr>
                  <w:szCs w:val="18"/>
                </w:rPr>
                <w:t xml:space="preserve"> 1</w:t>
              </w:r>
            </w:ins>
          </w:p>
        </w:tc>
        <w:tc>
          <w:tcPr>
            <w:tcW w:w="1132" w:type="dxa"/>
            <w:tcBorders>
              <w:left w:val="single" w:sz="4" w:space="0" w:color="auto"/>
              <w:bottom w:val="single" w:sz="4" w:space="0" w:color="auto"/>
              <w:right w:val="single" w:sz="4" w:space="0" w:color="auto"/>
            </w:tcBorders>
          </w:tcPr>
          <w:p w14:paraId="4C7FAD57" w14:textId="77777777" w:rsidR="00515DAC" w:rsidRPr="00B40416" w:rsidRDefault="00515DAC" w:rsidP="00DB7AA9">
            <w:pPr>
              <w:pStyle w:val="TAC"/>
              <w:rPr>
                <w:ins w:id="490" w:author="Ericsson, Venkat" w:date="2024-04-08T21:12:00Z"/>
              </w:rPr>
            </w:pPr>
          </w:p>
        </w:tc>
        <w:tc>
          <w:tcPr>
            <w:tcW w:w="4668" w:type="dxa"/>
            <w:gridSpan w:val="5"/>
            <w:tcBorders>
              <w:top w:val="single" w:sz="4" w:space="0" w:color="auto"/>
              <w:left w:val="single" w:sz="4" w:space="0" w:color="auto"/>
              <w:bottom w:val="single" w:sz="4" w:space="0" w:color="auto"/>
              <w:right w:val="single" w:sz="4" w:space="0" w:color="auto"/>
            </w:tcBorders>
          </w:tcPr>
          <w:p w14:paraId="5929B83F" w14:textId="77777777" w:rsidR="00515DAC" w:rsidRPr="00B40416" w:rsidRDefault="00515DAC" w:rsidP="00DB7AA9">
            <w:pPr>
              <w:pStyle w:val="TAC"/>
              <w:rPr>
                <w:ins w:id="491" w:author="Ericsson, Venkat" w:date="2024-04-08T21:12:00Z"/>
                <w:sz w:val="16"/>
              </w:rPr>
            </w:pPr>
            <w:ins w:id="492" w:author="Ericsson, Venkat" w:date="2024-04-08T21:12:00Z">
              <w:r w:rsidRPr="00B40416">
                <w:rPr>
                  <w:rFonts w:cs="v4.2.0"/>
                  <w:lang w:eastAsia="zh-CN"/>
                </w:rPr>
                <w:t>TRS.1.1 FDD</w:t>
              </w:r>
            </w:ins>
          </w:p>
        </w:tc>
      </w:tr>
      <w:tr w:rsidR="00515DAC" w:rsidRPr="001C0E1B" w14:paraId="1CB306BB" w14:textId="77777777" w:rsidTr="00DB7AA9">
        <w:trPr>
          <w:jc w:val="center"/>
          <w:ins w:id="493" w:author="Ericsson, Venkat" w:date="2024-04-08T21:12:00Z"/>
        </w:trPr>
        <w:tc>
          <w:tcPr>
            <w:tcW w:w="2081" w:type="dxa"/>
            <w:gridSpan w:val="2"/>
            <w:tcBorders>
              <w:top w:val="nil"/>
              <w:left w:val="single" w:sz="4" w:space="0" w:color="auto"/>
              <w:bottom w:val="nil"/>
              <w:right w:val="single" w:sz="4" w:space="0" w:color="auto"/>
            </w:tcBorders>
            <w:shd w:val="clear" w:color="auto" w:fill="auto"/>
          </w:tcPr>
          <w:p w14:paraId="5B608281" w14:textId="77777777" w:rsidR="00515DAC" w:rsidRPr="00B40416" w:rsidRDefault="00515DAC" w:rsidP="00DB7AA9">
            <w:pPr>
              <w:pStyle w:val="TAL"/>
              <w:rPr>
                <w:ins w:id="494" w:author="Ericsson, Venkat" w:date="2024-04-08T21:12:00Z"/>
              </w:rPr>
            </w:pPr>
          </w:p>
        </w:tc>
        <w:tc>
          <w:tcPr>
            <w:tcW w:w="1713" w:type="dxa"/>
            <w:tcBorders>
              <w:left w:val="single" w:sz="4" w:space="0" w:color="auto"/>
              <w:bottom w:val="single" w:sz="4" w:space="0" w:color="auto"/>
              <w:right w:val="single" w:sz="4" w:space="0" w:color="auto"/>
            </w:tcBorders>
          </w:tcPr>
          <w:p w14:paraId="207B6E79" w14:textId="77777777" w:rsidR="00515DAC" w:rsidRPr="00B40416" w:rsidRDefault="00515DAC" w:rsidP="00DB7AA9">
            <w:pPr>
              <w:pStyle w:val="TAL"/>
              <w:rPr>
                <w:ins w:id="495" w:author="Ericsson, Venkat" w:date="2024-04-08T21:12:00Z"/>
              </w:rPr>
            </w:pPr>
            <w:ins w:id="496" w:author="Ericsson, Venkat" w:date="2024-04-08T21:12:00Z">
              <w:r w:rsidRPr="00B40416">
                <w:t>Config</w:t>
              </w:r>
              <w:r w:rsidRPr="00B40416">
                <w:rPr>
                  <w:szCs w:val="18"/>
                </w:rPr>
                <w:t xml:space="preserve"> 2</w:t>
              </w:r>
            </w:ins>
          </w:p>
        </w:tc>
        <w:tc>
          <w:tcPr>
            <w:tcW w:w="1132" w:type="dxa"/>
            <w:tcBorders>
              <w:left w:val="single" w:sz="4" w:space="0" w:color="auto"/>
              <w:bottom w:val="single" w:sz="4" w:space="0" w:color="auto"/>
              <w:right w:val="single" w:sz="4" w:space="0" w:color="auto"/>
            </w:tcBorders>
          </w:tcPr>
          <w:p w14:paraId="3A49E91B" w14:textId="77777777" w:rsidR="00515DAC" w:rsidRPr="00B40416" w:rsidRDefault="00515DAC" w:rsidP="00DB7AA9">
            <w:pPr>
              <w:pStyle w:val="TAC"/>
              <w:rPr>
                <w:ins w:id="497" w:author="Ericsson, Venkat" w:date="2024-04-08T21:12:00Z"/>
              </w:rPr>
            </w:pPr>
          </w:p>
        </w:tc>
        <w:tc>
          <w:tcPr>
            <w:tcW w:w="4668" w:type="dxa"/>
            <w:gridSpan w:val="5"/>
            <w:tcBorders>
              <w:top w:val="single" w:sz="4" w:space="0" w:color="auto"/>
              <w:left w:val="single" w:sz="4" w:space="0" w:color="auto"/>
              <w:bottom w:val="single" w:sz="4" w:space="0" w:color="auto"/>
              <w:right w:val="single" w:sz="4" w:space="0" w:color="auto"/>
            </w:tcBorders>
          </w:tcPr>
          <w:p w14:paraId="40807FC9" w14:textId="77777777" w:rsidR="00515DAC" w:rsidRPr="00B40416" w:rsidRDefault="00515DAC" w:rsidP="00DB7AA9">
            <w:pPr>
              <w:pStyle w:val="TAC"/>
              <w:rPr>
                <w:ins w:id="498" w:author="Ericsson, Venkat" w:date="2024-04-08T21:12:00Z"/>
                <w:sz w:val="16"/>
              </w:rPr>
            </w:pPr>
            <w:ins w:id="499" w:author="Ericsson, Venkat" w:date="2024-04-08T21:12:00Z">
              <w:r w:rsidRPr="00B40416">
                <w:rPr>
                  <w:rFonts w:cs="v4.2.0"/>
                  <w:lang w:eastAsia="zh-CN"/>
                </w:rPr>
                <w:t>TRS.1.1 TDD</w:t>
              </w:r>
            </w:ins>
          </w:p>
        </w:tc>
      </w:tr>
      <w:tr w:rsidR="00515DAC" w:rsidRPr="001C0E1B" w14:paraId="02849C24" w14:textId="77777777" w:rsidTr="00DB7AA9">
        <w:trPr>
          <w:jc w:val="center"/>
          <w:ins w:id="500" w:author="Ericsson, Venkat" w:date="2024-04-08T21:12:00Z"/>
        </w:trPr>
        <w:tc>
          <w:tcPr>
            <w:tcW w:w="2081" w:type="dxa"/>
            <w:gridSpan w:val="2"/>
            <w:tcBorders>
              <w:top w:val="nil"/>
              <w:left w:val="single" w:sz="4" w:space="0" w:color="auto"/>
              <w:bottom w:val="single" w:sz="4" w:space="0" w:color="auto"/>
              <w:right w:val="single" w:sz="4" w:space="0" w:color="auto"/>
            </w:tcBorders>
            <w:shd w:val="clear" w:color="auto" w:fill="auto"/>
          </w:tcPr>
          <w:p w14:paraId="1B15FD11" w14:textId="77777777" w:rsidR="00515DAC" w:rsidRPr="00B40416" w:rsidRDefault="00515DAC" w:rsidP="00DB7AA9">
            <w:pPr>
              <w:pStyle w:val="TAL"/>
              <w:rPr>
                <w:ins w:id="501" w:author="Ericsson, Venkat" w:date="2024-04-08T21:12:00Z"/>
              </w:rPr>
            </w:pPr>
          </w:p>
        </w:tc>
        <w:tc>
          <w:tcPr>
            <w:tcW w:w="1713" w:type="dxa"/>
            <w:tcBorders>
              <w:left w:val="single" w:sz="4" w:space="0" w:color="auto"/>
              <w:bottom w:val="single" w:sz="4" w:space="0" w:color="auto"/>
              <w:right w:val="single" w:sz="4" w:space="0" w:color="auto"/>
            </w:tcBorders>
          </w:tcPr>
          <w:p w14:paraId="359A3371" w14:textId="77777777" w:rsidR="00515DAC" w:rsidRPr="00B40416" w:rsidRDefault="00515DAC" w:rsidP="00DB7AA9">
            <w:pPr>
              <w:pStyle w:val="TAL"/>
              <w:rPr>
                <w:ins w:id="502" w:author="Ericsson, Venkat" w:date="2024-04-08T21:12:00Z"/>
              </w:rPr>
            </w:pPr>
            <w:ins w:id="503" w:author="Ericsson, Venkat" w:date="2024-04-08T21:12:00Z">
              <w:r w:rsidRPr="00B40416">
                <w:t>Config</w:t>
              </w:r>
              <w:r w:rsidRPr="00B40416">
                <w:rPr>
                  <w:szCs w:val="18"/>
                </w:rPr>
                <w:t xml:space="preserve"> 3</w:t>
              </w:r>
            </w:ins>
          </w:p>
        </w:tc>
        <w:tc>
          <w:tcPr>
            <w:tcW w:w="1132" w:type="dxa"/>
            <w:tcBorders>
              <w:left w:val="single" w:sz="4" w:space="0" w:color="auto"/>
              <w:bottom w:val="single" w:sz="4" w:space="0" w:color="auto"/>
              <w:right w:val="single" w:sz="4" w:space="0" w:color="auto"/>
            </w:tcBorders>
          </w:tcPr>
          <w:p w14:paraId="77B44DB7" w14:textId="77777777" w:rsidR="00515DAC" w:rsidRPr="00B40416" w:rsidRDefault="00515DAC" w:rsidP="00DB7AA9">
            <w:pPr>
              <w:pStyle w:val="TAC"/>
              <w:rPr>
                <w:ins w:id="504" w:author="Ericsson, Venkat" w:date="2024-04-08T21:12:00Z"/>
              </w:rPr>
            </w:pPr>
          </w:p>
        </w:tc>
        <w:tc>
          <w:tcPr>
            <w:tcW w:w="4668" w:type="dxa"/>
            <w:gridSpan w:val="5"/>
            <w:tcBorders>
              <w:top w:val="single" w:sz="4" w:space="0" w:color="auto"/>
              <w:left w:val="single" w:sz="4" w:space="0" w:color="auto"/>
              <w:bottom w:val="single" w:sz="4" w:space="0" w:color="auto"/>
              <w:right w:val="single" w:sz="4" w:space="0" w:color="auto"/>
            </w:tcBorders>
          </w:tcPr>
          <w:p w14:paraId="5B165340" w14:textId="77777777" w:rsidR="00515DAC" w:rsidRPr="00B40416" w:rsidRDefault="00515DAC" w:rsidP="00DB7AA9">
            <w:pPr>
              <w:pStyle w:val="TAC"/>
              <w:rPr>
                <w:ins w:id="505" w:author="Ericsson, Venkat" w:date="2024-04-08T21:12:00Z"/>
                <w:sz w:val="16"/>
              </w:rPr>
            </w:pPr>
            <w:ins w:id="506" w:author="Ericsson, Venkat" w:date="2024-04-08T21:12:00Z">
              <w:r w:rsidRPr="00B40416">
                <w:rPr>
                  <w:rFonts w:cs="v4.2.0"/>
                  <w:lang w:eastAsia="zh-CN"/>
                </w:rPr>
                <w:t>TRS.1.2 TDD</w:t>
              </w:r>
            </w:ins>
          </w:p>
        </w:tc>
      </w:tr>
      <w:tr w:rsidR="00515DAC" w:rsidRPr="001C0E1B" w14:paraId="2785A0B3" w14:textId="77777777" w:rsidTr="00DB7AA9">
        <w:trPr>
          <w:jc w:val="center"/>
          <w:ins w:id="507"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hideMark/>
          </w:tcPr>
          <w:p w14:paraId="3466B50B" w14:textId="77777777" w:rsidR="00515DAC" w:rsidRPr="005359EE" w:rsidRDefault="00515DAC" w:rsidP="00DB7AA9">
            <w:pPr>
              <w:pStyle w:val="TAL"/>
              <w:rPr>
                <w:ins w:id="508" w:author="Ericsson, Venkat" w:date="2024-04-08T21:12:00Z"/>
                <w:highlight w:val="red"/>
              </w:rPr>
            </w:pPr>
            <w:ins w:id="509" w:author="Ericsson, Venkat" w:date="2024-04-08T21:12:00Z">
              <w:r w:rsidRPr="00E23099">
                <w:t>OCNG Patterns</w:t>
              </w:r>
            </w:ins>
          </w:p>
        </w:tc>
        <w:tc>
          <w:tcPr>
            <w:tcW w:w="1132" w:type="dxa"/>
            <w:tcBorders>
              <w:top w:val="single" w:sz="4" w:space="0" w:color="auto"/>
              <w:left w:val="single" w:sz="4" w:space="0" w:color="auto"/>
              <w:bottom w:val="single" w:sz="4" w:space="0" w:color="auto"/>
              <w:right w:val="single" w:sz="4" w:space="0" w:color="auto"/>
            </w:tcBorders>
          </w:tcPr>
          <w:p w14:paraId="633C4807" w14:textId="77777777" w:rsidR="00515DAC" w:rsidRPr="005359EE" w:rsidRDefault="00515DAC" w:rsidP="00DB7AA9">
            <w:pPr>
              <w:pStyle w:val="TAC"/>
              <w:rPr>
                <w:ins w:id="510" w:author="Ericsson, Venkat" w:date="2024-04-08T21:12:00Z"/>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AA42E01" w14:textId="77777777" w:rsidR="00515DAC" w:rsidRPr="005359EE" w:rsidRDefault="00515DAC" w:rsidP="00DB7AA9">
            <w:pPr>
              <w:pStyle w:val="TAC"/>
              <w:rPr>
                <w:ins w:id="511" w:author="Ericsson, Venkat" w:date="2024-04-08T21:12:00Z"/>
                <w:highlight w:val="red"/>
              </w:rPr>
            </w:pPr>
            <w:ins w:id="512" w:author="Ericsson, Venkat" w:date="2024-04-08T21:12:00Z">
              <w:r w:rsidRPr="00E23099">
                <w:rPr>
                  <w:snapToGrid w:val="0"/>
                </w:rPr>
                <w:t>OP.1</w:t>
              </w:r>
            </w:ins>
          </w:p>
        </w:tc>
      </w:tr>
      <w:tr w:rsidR="00515DAC" w:rsidRPr="001C0E1B" w14:paraId="02FB8841" w14:textId="77777777" w:rsidTr="00DB7AA9">
        <w:trPr>
          <w:jc w:val="center"/>
          <w:ins w:id="513"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tcPr>
          <w:p w14:paraId="4C72BFAE" w14:textId="77777777" w:rsidR="00515DAC" w:rsidRPr="001C0E1B" w:rsidRDefault="00515DAC" w:rsidP="00DB7AA9">
            <w:pPr>
              <w:pStyle w:val="TAL"/>
              <w:rPr>
                <w:ins w:id="514" w:author="Ericsson, Venkat" w:date="2024-04-08T21:12:00Z"/>
              </w:rPr>
            </w:pPr>
            <w:ins w:id="515" w:author="Ericsson, Venkat" w:date="2024-04-08T21:12:00Z">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69304914" w14:textId="77777777" w:rsidR="00515DAC" w:rsidRPr="001C0E1B" w:rsidRDefault="00515DAC" w:rsidP="00DB7AA9">
            <w:pPr>
              <w:pStyle w:val="TAC"/>
              <w:rPr>
                <w:ins w:id="516" w:author="Ericsson, Venkat" w:date="2024-04-08T21:12:00Z"/>
              </w:rPr>
            </w:pPr>
          </w:p>
        </w:tc>
        <w:tc>
          <w:tcPr>
            <w:tcW w:w="4668" w:type="dxa"/>
            <w:gridSpan w:val="5"/>
            <w:tcBorders>
              <w:top w:val="single" w:sz="4" w:space="0" w:color="auto"/>
              <w:left w:val="single" w:sz="4" w:space="0" w:color="auto"/>
              <w:bottom w:val="single" w:sz="4" w:space="0" w:color="auto"/>
              <w:right w:val="single" w:sz="4" w:space="0" w:color="auto"/>
            </w:tcBorders>
          </w:tcPr>
          <w:p w14:paraId="7C70806B" w14:textId="77777777" w:rsidR="00515DAC" w:rsidRPr="001C0E1B" w:rsidRDefault="00515DAC" w:rsidP="00DB7AA9">
            <w:pPr>
              <w:pStyle w:val="TAC"/>
              <w:rPr>
                <w:ins w:id="517" w:author="Ericsson, Venkat" w:date="2024-04-08T21:12:00Z"/>
                <w:snapToGrid w:val="0"/>
              </w:rPr>
            </w:pPr>
            <w:ins w:id="518" w:author="Ericsson, Venkat" w:date="2024-04-08T21:12:00Z">
              <w:r w:rsidRPr="001C0E1B">
                <w:rPr>
                  <w:snapToGrid w:val="0"/>
                  <w:szCs w:val="18"/>
                  <w:lang w:eastAsia="zh-CN"/>
                </w:rPr>
                <w:t>SMTC.1</w:t>
              </w:r>
            </w:ins>
          </w:p>
        </w:tc>
      </w:tr>
      <w:tr w:rsidR="00515DAC" w:rsidRPr="001C0E1B" w14:paraId="6B100ADE" w14:textId="77777777" w:rsidTr="00DB7AA9">
        <w:trPr>
          <w:jc w:val="center"/>
          <w:ins w:id="519" w:author="Ericsson, Venkat" w:date="2024-04-08T21:12:00Z"/>
        </w:trPr>
        <w:tc>
          <w:tcPr>
            <w:tcW w:w="2081" w:type="dxa"/>
            <w:gridSpan w:val="2"/>
            <w:tcBorders>
              <w:top w:val="single" w:sz="4" w:space="0" w:color="auto"/>
              <w:left w:val="single" w:sz="4" w:space="0" w:color="auto"/>
              <w:bottom w:val="nil"/>
              <w:right w:val="single" w:sz="4" w:space="0" w:color="auto"/>
            </w:tcBorders>
            <w:shd w:val="clear" w:color="auto" w:fill="auto"/>
          </w:tcPr>
          <w:p w14:paraId="06A6D100" w14:textId="77777777" w:rsidR="00515DAC" w:rsidRPr="001C0E1B" w:rsidRDefault="00515DAC" w:rsidP="00DB7AA9">
            <w:pPr>
              <w:pStyle w:val="TAL"/>
              <w:rPr>
                <w:ins w:id="520" w:author="Ericsson, Venkat" w:date="2024-04-08T21:12:00Z"/>
                <w:rFonts w:cs="Arial"/>
              </w:rPr>
            </w:pPr>
            <w:ins w:id="521" w:author="Ericsson, Venkat" w:date="2024-04-08T21:12:00Z">
              <w:r w:rsidRPr="001C0E1B">
                <w:rPr>
                  <w:rFonts w:cs="Arial"/>
                </w:rPr>
                <w:t>SSB Configuration</w:t>
              </w:r>
            </w:ins>
          </w:p>
        </w:tc>
        <w:tc>
          <w:tcPr>
            <w:tcW w:w="1713" w:type="dxa"/>
            <w:tcBorders>
              <w:top w:val="single" w:sz="4" w:space="0" w:color="auto"/>
              <w:left w:val="single" w:sz="4" w:space="0" w:color="auto"/>
              <w:right w:val="single" w:sz="4" w:space="0" w:color="auto"/>
            </w:tcBorders>
          </w:tcPr>
          <w:p w14:paraId="48ACA6FF" w14:textId="77777777" w:rsidR="00515DAC" w:rsidRPr="001C0E1B" w:rsidRDefault="00515DAC" w:rsidP="00DB7AA9">
            <w:pPr>
              <w:pStyle w:val="TAL"/>
              <w:rPr>
                <w:ins w:id="522" w:author="Ericsson, Venkat" w:date="2024-04-08T21:12:00Z"/>
              </w:rPr>
            </w:pPr>
            <w:ins w:id="523" w:author="Ericsson, Venkat" w:date="2024-04-08T21:12: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28F65BD" w14:textId="77777777" w:rsidR="00515DAC" w:rsidRPr="001C0E1B" w:rsidRDefault="00515DAC" w:rsidP="00DB7AA9">
            <w:pPr>
              <w:pStyle w:val="TAC"/>
              <w:rPr>
                <w:ins w:id="524" w:author="Ericsson, Venkat" w:date="2024-04-08T21:12:00Z"/>
              </w:rPr>
            </w:pPr>
          </w:p>
        </w:tc>
        <w:tc>
          <w:tcPr>
            <w:tcW w:w="4668" w:type="dxa"/>
            <w:gridSpan w:val="5"/>
            <w:tcBorders>
              <w:top w:val="single" w:sz="4" w:space="0" w:color="auto"/>
              <w:left w:val="single" w:sz="4" w:space="0" w:color="auto"/>
              <w:right w:val="single" w:sz="4" w:space="0" w:color="auto"/>
            </w:tcBorders>
          </w:tcPr>
          <w:p w14:paraId="723EB76F" w14:textId="77777777" w:rsidR="00515DAC" w:rsidRPr="001C0E1B" w:rsidRDefault="00515DAC" w:rsidP="00DB7AA9">
            <w:pPr>
              <w:pStyle w:val="TAC"/>
              <w:rPr>
                <w:ins w:id="525" w:author="Ericsson, Venkat" w:date="2024-04-08T21:12:00Z"/>
              </w:rPr>
            </w:pPr>
            <w:ins w:id="526" w:author="Ericsson, Venkat" w:date="2024-04-08T21:12:00Z">
              <w:r w:rsidRPr="001C0E1B">
                <w:rPr>
                  <w:rFonts w:cs="v4.2.0"/>
                </w:rPr>
                <w:t>SSB.1 FR1</w:t>
              </w:r>
            </w:ins>
          </w:p>
        </w:tc>
      </w:tr>
      <w:tr w:rsidR="00515DAC" w:rsidRPr="001C0E1B" w14:paraId="4ECF5A39" w14:textId="77777777" w:rsidTr="00DB7AA9">
        <w:trPr>
          <w:jc w:val="center"/>
          <w:ins w:id="527" w:author="Ericsson, Venkat" w:date="2024-04-08T21:12:00Z"/>
        </w:trPr>
        <w:tc>
          <w:tcPr>
            <w:tcW w:w="2081" w:type="dxa"/>
            <w:gridSpan w:val="2"/>
            <w:tcBorders>
              <w:top w:val="nil"/>
              <w:left w:val="single" w:sz="4" w:space="0" w:color="auto"/>
              <w:bottom w:val="single" w:sz="4" w:space="0" w:color="auto"/>
              <w:right w:val="single" w:sz="4" w:space="0" w:color="auto"/>
            </w:tcBorders>
            <w:shd w:val="clear" w:color="auto" w:fill="auto"/>
          </w:tcPr>
          <w:p w14:paraId="617DD611" w14:textId="77777777" w:rsidR="00515DAC" w:rsidRPr="001C0E1B" w:rsidRDefault="00515DAC" w:rsidP="00DB7AA9">
            <w:pPr>
              <w:pStyle w:val="TAL"/>
              <w:rPr>
                <w:ins w:id="528" w:author="Ericsson, Venkat" w:date="2024-04-08T21:12:00Z"/>
                <w:rFonts w:cs="Arial"/>
              </w:rPr>
            </w:pPr>
          </w:p>
        </w:tc>
        <w:tc>
          <w:tcPr>
            <w:tcW w:w="1713" w:type="dxa"/>
            <w:tcBorders>
              <w:left w:val="single" w:sz="4" w:space="0" w:color="auto"/>
              <w:right w:val="single" w:sz="4" w:space="0" w:color="auto"/>
            </w:tcBorders>
          </w:tcPr>
          <w:p w14:paraId="338A27EA" w14:textId="77777777" w:rsidR="00515DAC" w:rsidRPr="001C0E1B" w:rsidRDefault="00515DAC" w:rsidP="00DB7AA9">
            <w:pPr>
              <w:pStyle w:val="TAL"/>
              <w:rPr>
                <w:ins w:id="529" w:author="Ericsson, Venkat" w:date="2024-04-08T21:12:00Z"/>
              </w:rPr>
            </w:pPr>
            <w:ins w:id="530" w:author="Ericsson, Venkat" w:date="2024-04-08T21:12: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5629F866" w14:textId="77777777" w:rsidR="00515DAC" w:rsidRPr="001C0E1B" w:rsidRDefault="00515DAC" w:rsidP="00DB7AA9">
            <w:pPr>
              <w:pStyle w:val="TAC"/>
              <w:rPr>
                <w:ins w:id="531" w:author="Ericsson, Venkat" w:date="2024-04-08T21:12:00Z"/>
              </w:rPr>
            </w:pPr>
          </w:p>
        </w:tc>
        <w:tc>
          <w:tcPr>
            <w:tcW w:w="4668" w:type="dxa"/>
            <w:gridSpan w:val="5"/>
            <w:tcBorders>
              <w:top w:val="single" w:sz="4" w:space="0" w:color="auto"/>
              <w:left w:val="single" w:sz="4" w:space="0" w:color="auto"/>
              <w:right w:val="single" w:sz="4" w:space="0" w:color="auto"/>
            </w:tcBorders>
          </w:tcPr>
          <w:p w14:paraId="232B4A55" w14:textId="77777777" w:rsidR="00515DAC" w:rsidRPr="001C0E1B" w:rsidRDefault="00515DAC" w:rsidP="00DB7AA9">
            <w:pPr>
              <w:pStyle w:val="TAC"/>
              <w:rPr>
                <w:ins w:id="532" w:author="Ericsson, Venkat" w:date="2024-04-08T21:12:00Z"/>
              </w:rPr>
            </w:pPr>
            <w:ins w:id="533" w:author="Ericsson, Venkat" w:date="2024-04-08T21:12:00Z">
              <w:r w:rsidRPr="001C0E1B">
                <w:rPr>
                  <w:rFonts w:cs="v4.2.0"/>
                </w:rPr>
                <w:t>SSB.2 FR1</w:t>
              </w:r>
            </w:ins>
          </w:p>
        </w:tc>
      </w:tr>
      <w:tr w:rsidR="00515DAC" w:rsidRPr="001C0E1B" w14:paraId="5A91786D" w14:textId="77777777" w:rsidTr="00DB7AA9">
        <w:trPr>
          <w:jc w:val="center"/>
          <w:ins w:id="534" w:author="Ericsson, Venkat" w:date="2024-04-08T21:12:00Z"/>
        </w:trPr>
        <w:tc>
          <w:tcPr>
            <w:tcW w:w="2081" w:type="dxa"/>
            <w:gridSpan w:val="2"/>
            <w:tcBorders>
              <w:top w:val="single" w:sz="4" w:space="0" w:color="auto"/>
              <w:left w:val="single" w:sz="4" w:space="0" w:color="auto"/>
              <w:bottom w:val="nil"/>
              <w:right w:val="single" w:sz="4" w:space="0" w:color="auto"/>
            </w:tcBorders>
            <w:shd w:val="clear" w:color="auto" w:fill="auto"/>
          </w:tcPr>
          <w:p w14:paraId="03C51128" w14:textId="77777777" w:rsidR="00515DAC" w:rsidRPr="001C0E1B" w:rsidRDefault="00515DAC" w:rsidP="00DB7AA9">
            <w:pPr>
              <w:pStyle w:val="TAL"/>
              <w:rPr>
                <w:ins w:id="535" w:author="Ericsson, Venkat" w:date="2024-04-08T21:12:00Z"/>
                <w:rFonts w:cs="Arial"/>
              </w:rPr>
            </w:pPr>
            <w:ins w:id="536" w:author="Ericsson, Venkat" w:date="2024-04-08T21:12:00Z">
              <w:r w:rsidRPr="001C0E1B">
                <w:rPr>
                  <w:rFonts w:cs="Arial"/>
                </w:rPr>
                <w:t>PDSCH/PDCCH subcarrier spacing</w:t>
              </w:r>
            </w:ins>
          </w:p>
        </w:tc>
        <w:tc>
          <w:tcPr>
            <w:tcW w:w="1713" w:type="dxa"/>
            <w:tcBorders>
              <w:top w:val="single" w:sz="4" w:space="0" w:color="auto"/>
              <w:left w:val="single" w:sz="4" w:space="0" w:color="auto"/>
              <w:right w:val="single" w:sz="4" w:space="0" w:color="auto"/>
            </w:tcBorders>
          </w:tcPr>
          <w:p w14:paraId="3A2FD3D8" w14:textId="77777777" w:rsidR="00515DAC" w:rsidRPr="001C0E1B" w:rsidRDefault="00515DAC" w:rsidP="00DB7AA9">
            <w:pPr>
              <w:pStyle w:val="TAL"/>
              <w:rPr>
                <w:ins w:id="537" w:author="Ericsson, Venkat" w:date="2024-04-08T21:12:00Z"/>
              </w:rPr>
            </w:pPr>
            <w:ins w:id="538" w:author="Ericsson, Venkat" w:date="2024-04-08T21:12: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57DED4AB" w14:textId="77777777" w:rsidR="00515DAC" w:rsidRPr="001C0E1B" w:rsidRDefault="00515DAC" w:rsidP="00DB7AA9">
            <w:pPr>
              <w:pStyle w:val="TAC"/>
              <w:rPr>
                <w:ins w:id="539" w:author="Ericsson, Venkat" w:date="2024-04-08T21:12:00Z"/>
              </w:rPr>
            </w:pPr>
            <w:ins w:id="540" w:author="Ericsson, Venkat" w:date="2024-04-08T21:12:00Z">
              <w:r w:rsidRPr="001C0E1B">
                <w:t>kHz</w:t>
              </w:r>
            </w:ins>
          </w:p>
        </w:tc>
        <w:tc>
          <w:tcPr>
            <w:tcW w:w="4668" w:type="dxa"/>
            <w:gridSpan w:val="5"/>
            <w:tcBorders>
              <w:top w:val="single" w:sz="4" w:space="0" w:color="auto"/>
              <w:left w:val="single" w:sz="4" w:space="0" w:color="auto"/>
              <w:right w:val="single" w:sz="4" w:space="0" w:color="auto"/>
            </w:tcBorders>
          </w:tcPr>
          <w:p w14:paraId="1A917DBD" w14:textId="77777777" w:rsidR="00515DAC" w:rsidRPr="001C0E1B" w:rsidRDefault="00515DAC" w:rsidP="00DB7AA9">
            <w:pPr>
              <w:pStyle w:val="TAC"/>
              <w:rPr>
                <w:ins w:id="541" w:author="Ericsson, Venkat" w:date="2024-04-08T21:12:00Z"/>
              </w:rPr>
            </w:pPr>
            <w:ins w:id="542" w:author="Ericsson, Venkat" w:date="2024-04-08T21:12:00Z">
              <w:r w:rsidRPr="001C0E1B">
                <w:t>15 kHz</w:t>
              </w:r>
            </w:ins>
          </w:p>
        </w:tc>
      </w:tr>
      <w:tr w:rsidR="00515DAC" w:rsidRPr="001C0E1B" w14:paraId="01EFF4CF" w14:textId="77777777" w:rsidTr="00DB7AA9">
        <w:trPr>
          <w:jc w:val="center"/>
          <w:ins w:id="543" w:author="Ericsson, Venkat" w:date="2024-04-08T21:12:00Z"/>
        </w:trPr>
        <w:tc>
          <w:tcPr>
            <w:tcW w:w="2081" w:type="dxa"/>
            <w:gridSpan w:val="2"/>
            <w:tcBorders>
              <w:top w:val="nil"/>
              <w:left w:val="single" w:sz="4" w:space="0" w:color="auto"/>
              <w:bottom w:val="single" w:sz="4" w:space="0" w:color="auto"/>
              <w:right w:val="single" w:sz="4" w:space="0" w:color="auto"/>
            </w:tcBorders>
            <w:shd w:val="clear" w:color="auto" w:fill="auto"/>
          </w:tcPr>
          <w:p w14:paraId="19C5D35A" w14:textId="77777777" w:rsidR="00515DAC" w:rsidRPr="001C0E1B" w:rsidRDefault="00515DAC" w:rsidP="00DB7AA9">
            <w:pPr>
              <w:pStyle w:val="TAL"/>
              <w:rPr>
                <w:ins w:id="544" w:author="Ericsson, Venkat" w:date="2024-04-08T21:12:00Z"/>
                <w:rFonts w:cs="Arial"/>
              </w:rPr>
            </w:pPr>
          </w:p>
        </w:tc>
        <w:tc>
          <w:tcPr>
            <w:tcW w:w="1713" w:type="dxa"/>
            <w:tcBorders>
              <w:left w:val="single" w:sz="4" w:space="0" w:color="auto"/>
              <w:right w:val="single" w:sz="4" w:space="0" w:color="auto"/>
            </w:tcBorders>
          </w:tcPr>
          <w:p w14:paraId="5549F0CC" w14:textId="77777777" w:rsidR="00515DAC" w:rsidRPr="001C0E1B" w:rsidRDefault="00515DAC" w:rsidP="00DB7AA9">
            <w:pPr>
              <w:pStyle w:val="TAL"/>
              <w:rPr>
                <w:ins w:id="545" w:author="Ericsson, Venkat" w:date="2024-04-08T21:12:00Z"/>
              </w:rPr>
            </w:pPr>
            <w:ins w:id="546" w:author="Ericsson, Venkat" w:date="2024-04-08T21:12: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10A7986E" w14:textId="77777777" w:rsidR="00515DAC" w:rsidRPr="001C0E1B" w:rsidRDefault="00515DAC" w:rsidP="00DB7AA9">
            <w:pPr>
              <w:pStyle w:val="TAC"/>
              <w:rPr>
                <w:ins w:id="547" w:author="Ericsson, Venkat" w:date="2024-04-08T21:12:00Z"/>
              </w:rPr>
            </w:pPr>
          </w:p>
        </w:tc>
        <w:tc>
          <w:tcPr>
            <w:tcW w:w="4668" w:type="dxa"/>
            <w:gridSpan w:val="5"/>
            <w:tcBorders>
              <w:left w:val="single" w:sz="4" w:space="0" w:color="auto"/>
              <w:right w:val="single" w:sz="4" w:space="0" w:color="auto"/>
            </w:tcBorders>
          </w:tcPr>
          <w:p w14:paraId="088F7108" w14:textId="77777777" w:rsidR="00515DAC" w:rsidRPr="001C0E1B" w:rsidRDefault="00515DAC" w:rsidP="00DB7AA9">
            <w:pPr>
              <w:pStyle w:val="TAC"/>
              <w:rPr>
                <w:ins w:id="548" w:author="Ericsson, Venkat" w:date="2024-04-08T21:12:00Z"/>
              </w:rPr>
            </w:pPr>
            <w:ins w:id="549" w:author="Ericsson, Venkat" w:date="2024-04-08T21:12:00Z">
              <w:r w:rsidRPr="001C0E1B">
                <w:t>30 kHz</w:t>
              </w:r>
            </w:ins>
          </w:p>
        </w:tc>
      </w:tr>
      <w:tr w:rsidR="00515DAC" w:rsidRPr="001C0E1B" w14:paraId="3A269C47" w14:textId="77777777" w:rsidTr="00DB7AA9">
        <w:trPr>
          <w:jc w:val="center"/>
          <w:ins w:id="550" w:author="Ericsson, Venkat" w:date="2024-04-08T21:12:00Z"/>
        </w:trPr>
        <w:tc>
          <w:tcPr>
            <w:tcW w:w="2081" w:type="dxa"/>
            <w:gridSpan w:val="2"/>
            <w:tcBorders>
              <w:top w:val="single" w:sz="4" w:space="0" w:color="auto"/>
              <w:left w:val="single" w:sz="4" w:space="0" w:color="auto"/>
              <w:bottom w:val="nil"/>
              <w:right w:val="single" w:sz="4" w:space="0" w:color="auto"/>
            </w:tcBorders>
            <w:shd w:val="clear" w:color="auto" w:fill="auto"/>
          </w:tcPr>
          <w:p w14:paraId="6D8F65D0" w14:textId="77777777" w:rsidR="00515DAC" w:rsidRPr="001C0E1B" w:rsidRDefault="00515DAC" w:rsidP="00DB7AA9">
            <w:pPr>
              <w:pStyle w:val="TAL"/>
              <w:rPr>
                <w:ins w:id="551" w:author="Ericsson, Venkat" w:date="2024-04-08T21:12:00Z"/>
                <w:rFonts w:cs="Arial"/>
              </w:rPr>
            </w:pPr>
            <w:ins w:id="552" w:author="Ericsson, Venkat" w:date="2024-04-08T21:12:00Z">
              <w:r w:rsidRPr="001C0E1B">
                <w:rPr>
                  <w:rFonts w:cs="Arial"/>
                </w:rPr>
                <w:t>PUCCH/PUSCH subcarrier spacing</w:t>
              </w:r>
            </w:ins>
          </w:p>
        </w:tc>
        <w:tc>
          <w:tcPr>
            <w:tcW w:w="1713" w:type="dxa"/>
            <w:tcBorders>
              <w:top w:val="single" w:sz="4" w:space="0" w:color="auto"/>
              <w:left w:val="single" w:sz="4" w:space="0" w:color="auto"/>
              <w:right w:val="single" w:sz="4" w:space="0" w:color="auto"/>
            </w:tcBorders>
          </w:tcPr>
          <w:p w14:paraId="3141DABF" w14:textId="77777777" w:rsidR="00515DAC" w:rsidRPr="001C0E1B" w:rsidRDefault="00515DAC" w:rsidP="00DB7AA9">
            <w:pPr>
              <w:pStyle w:val="TAL"/>
              <w:rPr>
                <w:ins w:id="553" w:author="Ericsson, Venkat" w:date="2024-04-08T21:12:00Z"/>
              </w:rPr>
            </w:pPr>
            <w:ins w:id="554" w:author="Ericsson, Venkat" w:date="2024-04-08T21:12: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46719772" w14:textId="77777777" w:rsidR="00515DAC" w:rsidRPr="001C0E1B" w:rsidRDefault="00515DAC" w:rsidP="00DB7AA9">
            <w:pPr>
              <w:pStyle w:val="TAC"/>
              <w:rPr>
                <w:ins w:id="555" w:author="Ericsson, Venkat" w:date="2024-04-08T21:12:00Z"/>
              </w:rPr>
            </w:pPr>
            <w:ins w:id="556" w:author="Ericsson, Venkat" w:date="2024-04-08T21:12:00Z">
              <w:r w:rsidRPr="001C0E1B">
                <w:t>kHz</w:t>
              </w:r>
            </w:ins>
          </w:p>
        </w:tc>
        <w:tc>
          <w:tcPr>
            <w:tcW w:w="4668" w:type="dxa"/>
            <w:gridSpan w:val="5"/>
            <w:tcBorders>
              <w:top w:val="single" w:sz="4" w:space="0" w:color="auto"/>
              <w:left w:val="single" w:sz="4" w:space="0" w:color="auto"/>
              <w:right w:val="single" w:sz="4" w:space="0" w:color="auto"/>
            </w:tcBorders>
          </w:tcPr>
          <w:p w14:paraId="0ECBC3E3" w14:textId="77777777" w:rsidR="00515DAC" w:rsidRPr="001C0E1B" w:rsidRDefault="00515DAC" w:rsidP="00DB7AA9">
            <w:pPr>
              <w:pStyle w:val="TAC"/>
              <w:rPr>
                <w:ins w:id="557" w:author="Ericsson, Venkat" w:date="2024-04-08T21:12:00Z"/>
              </w:rPr>
            </w:pPr>
            <w:ins w:id="558" w:author="Ericsson, Venkat" w:date="2024-04-08T21:12:00Z">
              <w:r w:rsidRPr="001C0E1B">
                <w:t>15 kHz</w:t>
              </w:r>
            </w:ins>
          </w:p>
        </w:tc>
      </w:tr>
      <w:tr w:rsidR="00515DAC" w:rsidRPr="001C0E1B" w14:paraId="2239153B" w14:textId="77777777" w:rsidTr="00DB7AA9">
        <w:trPr>
          <w:jc w:val="center"/>
          <w:ins w:id="559" w:author="Ericsson, Venkat" w:date="2024-04-08T21:12:00Z"/>
        </w:trPr>
        <w:tc>
          <w:tcPr>
            <w:tcW w:w="2081" w:type="dxa"/>
            <w:gridSpan w:val="2"/>
            <w:tcBorders>
              <w:top w:val="nil"/>
              <w:left w:val="single" w:sz="4" w:space="0" w:color="auto"/>
              <w:right w:val="single" w:sz="4" w:space="0" w:color="auto"/>
            </w:tcBorders>
            <w:shd w:val="clear" w:color="auto" w:fill="auto"/>
          </w:tcPr>
          <w:p w14:paraId="76462E33" w14:textId="77777777" w:rsidR="00515DAC" w:rsidRPr="001C0E1B" w:rsidRDefault="00515DAC" w:rsidP="00DB7AA9">
            <w:pPr>
              <w:pStyle w:val="TAL"/>
              <w:rPr>
                <w:ins w:id="560" w:author="Ericsson, Venkat" w:date="2024-04-08T21:12:00Z"/>
                <w:rFonts w:cs="Arial"/>
              </w:rPr>
            </w:pPr>
          </w:p>
        </w:tc>
        <w:tc>
          <w:tcPr>
            <w:tcW w:w="1713" w:type="dxa"/>
            <w:tcBorders>
              <w:left w:val="single" w:sz="4" w:space="0" w:color="auto"/>
              <w:right w:val="single" w:sz="4" w:space="0" w:color="auto"/>
            </w:tcBorders>
          </w:tcPr>
          <w:p w14:paraId="7D6755A2" w14:textId="77777777" w:rsidR="00515DAC" w:rsidRPr="001C0E1B" w:rsidRDefault="00515DAC" w:rsidP="00DB7AA9">
            <w:pPr>
              <w:pStyle w:val="TAL"/>
              <w:rPr>
                <w:ins w:id="561" w:author="Ericsson, Venkat" w:date="2024-04-08T21:12:00Z"/>
              </w:rPr>
            </w:pPr>
            <w:ins w:id="562" w:author="Ericsson, Venkat" w:date="2024-04-08T21:12: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004D127B" w14:textId="77777777" w:rsidR="00515DAC" w:rsidRPr="001C0E1B" w:rsidRDefault="00515DAC" w:rsidP="00DB7AA9">
            <w:pPr>
              <w:pStyle w:val="TAC"/>
              <w:rPr>
                <w:ins w:id="563" w:author="Ericsson, Venkat" w:date="2024-04-08T21:12:00Z"/>
              </w:rPr>
            </w:pPr>
          </w:p>
        </w:tc>
        <w:tc>
          <w:tcPr>
            <w:tcW w:w="4668" w:type="dxa"/>
            <w:gridSpan w:val="5"/>
            <w:tcBorders>
              <w:left w:val="single" w:sz="4" w:space="0" w:color="auto"/>
              <w:right w:val="single" w:sz="4" w:space="0" w:color="auto"/>
            </w:tcBorders>
          </w:tcPr>
          <w:p w14:paraId="27CA9815" w14:textId="77777777" w:rsidR="00515DAC" w:rsidRPr="001C0E1B" w:rsidRDefault="00515DAC" w:rsidP="00DB7AA9">
            <w:pPr>
              <w:pStyle w:val="TAC"/>
              <w:rPr>
                <w:ins w:id="564" w:author="Ericsson, Venkat" w:date="2024-04-08T21:12:00Z"/>
              </w:rPr>
            </w:pPr>
            <w:ins w:id="565" w:author="Ericsson, Venkat" w:date="2024-04-08T21:12:00Z">
              <w:r w:rsidRPr="001C0E1B">
                <w:t>30 kHz</w:t>
              </w:r>
            </w:ins>
          </w:p>
        </w:tc>
      </w:tr>
      <w:tr w:rsidR="00515DAC" w:rsidRPr="001C0E1B" w14:paraId="7A26FDFF" w14:textId="77777777" w:rsidTr="00DB7AA9">
        <w:trPr>
          <w:jc w:val="center"/>
          <w:ins w:id="566" w:author="Ericsson, Venkat" w:date="2024-04-08T21:12:00Z"/>
        </w:trPr>
        <w:tc>
          <w:tcPr>
            <w:tcW w:w="2081" w:type="dxa"/>
            <w:gridSpan w:val="2"/>
            <w:tcBorders>
              <w:left w:val="single" w:sz="4" w:space="0" w:color="auto"/>
              <w:bottom w:val="nil"/>
              <w:right w:val="single" w:sz="4" w:space="0" w:color="auto"/>
            </w:tcBorders>
            <w:shd w:val="clear" w:color="auto" w:fill="auto"/>
          </w:tcPr>
          <w:p w14:paraId="02F031C2" w14:textId="77777777" w:rsidR="00515DAC" w:rsidRPr="001C0E1B" w:rsidRDefault="00515DAC" w:rsidP="00DB7AA9">
            <w:pPr>
              <w:pStyle w:val="TAL"/>
              <w:rPr>
                <w:ins w:id="567" w:author="Ericsson, Venkat" w:date="2024-04-08T21:12:00Z"/>
                <w:rFonts w:cs="Arial"/>
              </w:rPr>
            </w:pPr>
            <w:ins w:id="568" w:author="Ericsson, Venkat" w:date="2024-04-08T21:12:00Z">
              <w:r w:rsidRPr="001C0E1B">
                <w:rPr>
                  <w:rFonts w:cs="Arial"/>
                </w:rPr>
                <w:t>BWP configuration</w:t>
              </w:r>
            </w:ins>
          </w:p>
        </w:tc>
        <w:tc>
          <w:tcPr>
            <w:tcW w:w="1713" w:type="dxa"/>
            <w:tcBorders>
              <w:left w:val="single" w:sz="4" w:space="0" w:color="auto"/>
              <w:right w:val="single" w:sz="4" w:space="0" w:color="auto"/>
            </w:tcBorders>
          </w:tcPr>
          <w:p w14:paraId="53B1913A" w14:textId="77777777" w:rsidR="00515DAC" w:rsidRPr="001C0E1B" w:rsidRDefault="00515DAC" w:rsidP="00DB7AA9">
            <w:pPr>
              <w:pStyle w:val="TAL"/>
              <w:rPr>
                <w:ins w:id="569" w:author="Ericsson, Venkat" w:date="2024-04-08T21:12:00Z"/>
              </w:rPr>
            </w:pPr>
            <w:ins w:id="570" w:author="Ericsson, Venkat" w:date="2024-04-08T21:12:00Z">
              <w:r w:rsidRPr="001C0E1B">
                <w:t>Initial DL BWP</w:t>
              </w:r>
            </w:ins>
          </w:p>
        </w:tc>
        <w:tc>
          <w:tcPr>
            <w:tcW w:w="1132" w:type="dxa"/>
            <w:tcBorders>
              <w:left w:val="single" w:sz="4" w:space="0" w:color="auto"/>
              <w:right w:val="single" w:sz="4" w:space="0" w:color="auto"/>
            </w:tcBorders>
          </w:tcPr>
          <w:p w14:paraId="5E1D4F4A" w14:textId="77777777" w:rsidR="00515DAC" w:rsidRPr="001C0E1B" w:rsidRDefault="00515DAC" w:rsidP="00DB7AA9">
            <w:pPr>
              <w:pStyle w:val="TAC"/>
              <w:rPr>
                <w:ins w:id="571" w:author="Ericsson, Venkat" w:date="2024-04-08T21:12:00Z"/>
              </w:rPr>
            </w:pPr>
          </w:p>
        </w:tc>
        <w:tc>
          <w:tcPr>
            <w:tcW w:w="4668" w:type="dxa"/>
            <w:gridSpan w:val="5"/>
            <w:tcBorders>
              <w:left w:val="single" w:sz="4" w:space="0" w:color="auto"/>
              <w:right w:val="single" w:sz="4" w:space="0" w:color="auto"/>
            </w:tcBorders>
          </w:tcPr>
          <w:p w14:paraId="2577A5F9" w14:textId="77777777" w:rsidR="00515DAC" w:rsidRPr="001C0E1B" w:rsidRDefault="00515DAC" w:rsidP="00DB7AA9">
            <w:pPr>
              <w:pStyle w:val="TAC"/>
              <w:rPr>
                <w:ins w:id="572" w:author="Ericsson, Venkat" w:date="2024-04-08T21:12:00Z"/>
              </w:rPr>
            </w:pPr>
            <w:ins w:id="573" w:author="Ericsson, Venkat" w:date="2024-04-08T21:12:00Z">
              <w:r w:rsidRPr="001C0E1B">
                <w:rPr>
                  <w:rFonts w:cs="v3.7.0"/>
                </w:rPr>
                <w:t>DLBWP.0.1</w:t>
              </w:r>
            </w:ins>
          </w:p>
        </w:tc>
      </w:tr>
      <w:tr w:rsidR="00515DAC" w:rsidRPr="001C0E1B" w14:paraId="74602A25" w14:textId="77777777" w:rsidTr="00DB7AA9">
        <w:trPr>
          <w:jc w:val="center"/>
          <w:ins w:id="574" w:author="Ericsson, Venkat" w:date="2024-04-08T21:12:00Z"/>
        </w:trPr>
        <w:tc>
          <w:tcPr>
            <w:tcW w:w="2081" w:type="dxa"/>
            <w:gridSpan w:val="2"/>
            <w:tcBorders>
              <w:top w:val="nil"/>
              <w:left w:val="single" w:sz="4" w:space="0" w:color="auto"/>
              <w:bottom w:val="nil"/>
              <w:right w:val="single" w:sz="4" w:space="0" w:color="auto"/>
            </w:tcBorders>
            <w:shd w:val="clear" w:color="auto" w:fill="auto"/>
          </w:tcPr>
          <w:p w14:paraId="44EB16D9" w14:textId="77777777" w:rsidR="00515DAC" w:rsidRPr="001C0E1B" w:rsidRDefault="00515DAC" w:rsidP="00DB7AA9">
            <w:pPr>
              <w:pStyle w:val="TAL"/>
              <w:rPr>
                <w:ins w:id="575" w:author="Ericsson, Venkat" w:date="2024-04-08T21:12:00Z"/>
                <w:rFonts w:cs="Arial"/>
              </w:rPr>
            </w:pPr>
          </w:p>
        </w:tc>
        <w:tc>
          <w:tcPr>
            <w:tcW w:w="1713" w:type="dxa"/>
            <w:tcBorders>
              <w:left w:val="single" w:sz="4" w:space="0" w:color="auto"/>
              <w:right w:val="single" w:sz="4" w:space="0" w:color="auto"/>
            </w:tcBorders>
          </w:tcPr>
          <w:p w14:paraId="09D85C60" w14:textId="77777777" w:rsidR="00515DAC" w:rsidRPr="001C0E1B" w:rsidRDefault="00515DAC" w:rsidP="00DB7AA9">
            <w:pPr>
              <w:pStyle w:val="TAL"/>
              <w:rPr>
                <w:ins w:id="576" w:author="Ericsson, Venkat" w:date="2024-04-08T21:12:00Z"/>
              </w:rPr>
            </w:pPr>
            <w:ins w:id="577" w:author="Ericsson, Venkat" w:date="2024-04-08T21:12:00Z">
              <w:r w:rsidRPr="001C0E1B">
                <w:t>Dedicated DL BWP</w:t>
              </w:r>
            </w:ins>
          </w:p>
        </w:tc>
        <w:tc>
          <w:tcPr>
            <w:tcW w:w="1132" w:type="dxa"/>
            <w:tcBorders>
              <w:left w:val="single" w:sz="4" w:space="0" w:color="auto"/>
              <w:right w:val="single" w:sz="4" w:space="0" w:color="auto"/>
            </w:tcBorders>
          </w:tcPr>
          <w:p w14:paraId="4C5C84AC" w14:textId="77777777" w:rsidR="00515DAC" w:rsidRPr="001C0E1B" w:rsidRDefault="00515DAC" w:rsidP="00DB7AA9">
            <w:pPr>
              <w:pStyle w:val="TAC"/>
              <w:rPr>
                <w:ins w:id="578" w:author="Ericsson, Venkat" w:date="2024-04-08T21:12:00Z"/>
              </w:rPr>
            </w:pPr>
          </w:p>
        </w:tc>
        <w:tc>
          <w:tcPr>
            <w:tcW w:w="4668" w:type="dxa"/>
            <w:gridSpan w:val="5"/>
            <w:tcBorders>
              <w:left w:val="single" w:sz="4" w:space="0" w:color="auto"/>
              <w:right w:val="single" w:sz="4" w:space="0" w:color="auto"/>
            </w:tcBorders>
          </w:tcPr>
          <w:p w14:paraId="145AA45C" w14:textId="77777777" w:rsidR="00515DAC" w:rsidRPr="001C0E1B" w:rsidRDefault="00515DAC" w:rsidP="00DB7AA9">
            <w:pPr>
              <w:pStyle w:val="TAC"/>
              <w:rPr>
                <w:ins w:id="579" w:author="Ericsson, Venkat" w:date="2024-04-08T21:12:00Z"/>
              </w:rPr>
            </w:pPr>
            <w:ins w:id="580" w:author="Ericsson, Venkat" w:date="2024-04-08T21:12:00Z">
              <w:r w:rsidRPr="001C0E1B">
                <w:rPr>
                  <w:rFonts w:cs="v3.7.0"/>
                </w:rPr>
                <w:t>DLBWP.1.1</w:t>
              </w:r>
            </w:ins>
          </w:p>
        </w:tc>
      </w:tr>
      <w:tr w:rsidR="00515DAC" w:rsidRPr="001C0E1B" w14:paraId="5AF2E59B" w14:textId="77777777" w:rsidTr="00DB7AA9">
        <w:trPr>
          <w:jc w:val="center"/>
          <w:ins w:id="581" w:author="Ericsson, Venkat" w:date="2024-04-08T21:12:00Z"/>
        </w:trPr>
        <w:tc>
          <w:tcPr>
            <w:tcW w:w="2081" w:type="dxa"/>
            <w:gridSpan w:val="2"/>
            <w:tcBorders>
              <w:top w:val="nil"/>
              <w:left w:val="single" w:sz="4" w:space="0" w:color="auto"/>
              <w:bottom w:val="nil"/>
              <w:right w:val="single" w:sz="4" w:space="0" w:color="auto"/>
            </w:tcBorders>
            <w:shd w:val="clear" w:color="auto" w:fill="auto"/>
          </w:tcPr>
          <w:p w14:paraId="283DCDA5" w14:textId="77777777" w:rsidR="00515DAC" w:rsidRPr="001C0E1B" w:rsidRDefault="00515DAC" w:rsidP="00DB7AA9">
            <w:pPr>
              <w:pStyle w:val="TAL"/>
              <w:rPr>
                <w:ins w:id="582" w:author="Ericsson, Venkat" w:date="2024-04-08T21:12:00Z"/>
                <w:rFonts w:cs="Arial"/>
              </w:rPr>
            </w:pPr>
          </w:p>
        </w:tc>
        <w:tc>
          <w:tcPr>
            <w:tcW w:w="1713" w:type="dxa"/>
            <w:tcBorders>
              <w:left w:val="single" w:sz="4" w:space="0" w:color="auto"/>
              <w:right w:val="single" w:sz="4" w:space="0" w:color="auto"/>
            </w:tcBorders>
          </w:tcPr>
          <w:p w14:paraId="660704B0" w14:textId="77777777" w:rsidR="00515DAC" w:rsidRPr="001C0E1B" w:rsidRDefault="00515DAC" w:rsidP="00DB7AA9">
            <w:pPr>
              <w:pStyle w:val="TAL"/>
              <w:rPr>
                <w:ins w:id="583" w:author="Ericsson, Venkat" w:date="2024-04-08T21:12:00Z"/>
              </w:rPr>
            </w:pPr>
            <w:ins w:id="584" w:author="Ericsson, Venkat" w:date="2024-04-08T21:12:00Z">
              <w:r w:rsidRPr="001C0E1B">
                <w:t>Initial UL BWP</w:t>
              </w:r>
            </w:ins>
          </w:p>
        </w:tc>
        <w:tc>
          <w:tcPr>
            <w:tcW w:w="1132" w:type="dxa"/>
            <w:tcBorders>
              <w:left w:val="single" w:sz="4" w:space="0" w:color="auto"/>
              <w:right w:val="single" w:sz="4" w:space="0" w:color="auto"/>
            </w:tcBorders>
          </w:tcPr>
          <w:p w14:paraId="364BB44C" w14:textId="77777777" w:rsidR="00515DAC" w:rsidRPr="001C0E1B" w:rsidRDefault="00515DAC" w:rsidP="00DB7AA9">
            <w:pPr>
              <w:pStyle w:val="TAC"/>
              <w:rPr>
                <w:ins w:id="585" w:author="Ericsson, Venkat" w:date="2024-04-08T21:12:00Z"/>
              </w:rPr>
            </w:pPr>
          </w:p>
        </w:tc>
        <w:tc>
          <w:tcPr>
            <w:tcW w:w="4668" w:type="dxa"/>
            <w:gridSpan w:val="5"/>
            <w:tcBorders>
              <w:left w:val="single" w:sz="4" w:space="0" w:color="auto"/>
              <w:right w:val="single" w:sz="4" w:space="0" w:color="auto"/>
            </w:tcBorders>
          </w:tcPr>
          <w:p w14:paraId="115091B7" w14:textId="77777777" w:rsidR="00515DAC" w:rsidRPr="001C0E1B" w:rsidRDefault="00515DAC" w:rsidP="00DB7AA9">
            <w:pPr>
              <w:pStyle w:val="TAC"/>
              <w:rPr>
                <w:ins w:id="586" w:author="Ericsson, Venkat" w:date="2024-04-08T21:12:00Z"/>
              </w:rPr>
            </w:pPr>
            <w:ins w:id="587" w:author="Ericsson, Venkat" w:date="2024-04-08T21:12:00Z">
              <w:r w:rsidRPr="001C0E1B">
                <w:rPr>
                  <w:rFonts w:cs="v3.7.0"/>
                </w:rPr>
                <w:t>ULBWP.0.1</w:t>
              </w:r>
            </w:ins>
          </w:p>
        </w:tc>
      </w:tr>
      <w:tr w:rsidR="00515DAC" w:rsidRPr="001C0E1B" w14:paraId="6D9C7BFC" w14:textId="77777777" w:rsidTr="00DB7AA9">
        <w:trPr>
          <w:jc w:val="center"/>
          <w:ins w:id="588" w:author="Ericsson, Venkat" w:date="2024-04-08T21:12:00Z"/>
        </w:trPr>
        <w:tc>
          <w:tcPr>
            <w:tcW w:w="2081" w:type="dxa"/>
            <w:gridSpan w:val="2"/>
            <w:tcBorders>
              <w:top w:val="nil"/>
              <w:left w:val="single" w:sz="4" w:space="0" w:color="auto"/>
              <w:right w:val="single" w:sz="4" w:space="0" w:color="auto"/>
            </w:tcBorders>
            <w:shd w:val="clear" w:color="auto" w:fill="auto"/>
          </w:tcPr>
          <w:p w14:paraId="335F5A21" w14:textId="77777777" w:rsidR="00515DAC" w:rsidRPr="001C0E1B" w:rsidRDefault="00515DAC" w:rsidP="00DB7AA9">
            <w:pPr>
              <w:pStyle w:val="TAL"/>
              <w:rPr>
                <w:ins w:id="589" w:author="Ericsson, Venkat" w:date="2024-04-08T21:12:00Z"/>
                <w:rFonts w:cs="Arial"/>
              </w:rPr>
            </w:pPr>
          </w:p>
        </w:tc>
        <w:tc>
          <w:tcPr>
            <w:tcW w:w="1713" w:type="dxa"/>
            <w:tcBorders>
              <w:left w:val="single" w:sz="4" w:space="0" w:color="auto"/>
              <w:right w:val="single" w:sz="4" w:space="0" w:color="auto"/>
            </w:tcBorders>
          </w:tcPr>
          <w:p w14:paraId="6C117043" w14:textId="77777777" w:rsidR="00515DAC" w:rsidRPr="001C0E1B" w:rsidRDefault="00515DAC" w:rsidP="00DB7AA9">
            <w:pPr>
              <w:pStyle w:val="TAL"/>
              <w:rPr>
                <w:ins w:id="590" w:author="Ericsson, Venkat" w:date="2024-04-08T21:12:00Z"/>
              </w:rPr>
            </w:pPr>
            <w:ins w:id="591" w:author="Ericsson, Venkat" w:date="2024-04-08T21:12:00Z">
              <w:r w:rsidRPr="001C0E1B">
                <w:t>Dedicated UL BWP</w:t>
              </w:r>
            </w:ins>
          </w:p>
        </w:tc>
        <w:tc>
          <w:tcPr>
            <w:tcW w:w="1132" w:type="dxa"/>
            <w:tcBorders>
              <w:left w:val="single" w:sz="4" w:space="0" w:color="auto"/>
              <w:right w:val="single" w:sz="4" w:space="0" w:color="auto"/>
            </w:tcBorders>
          </w:tcPr>
          <w:p w14:paraId="740CB718" w14:textId="77777777" w:rsidR="00515DAC" w:rsidRPr="001C0E1B" w:rsidRDefault="00515DAC" w:rsidP="00DB7AA9">
            <w:pPr>
              <w:pStyle w:val="TAC"/>
              <w:rPr>
                <w:ins w:id="592" w:author="Ericsson, Venkat" w:date="2024-04-08T21:12:00Z"/>
              </w:rPr>
            </w:pPr>
          </w:p>
        </w:tc>
        <w:tc>
          <w:tcPr>
            <w:tcW w:w="4668" w:type="dxa"/>
            <w:gridSpan w:val="5"/>
            <w:tcBorders>
              <w:left w:val="single" w:sz="4" w:space="0" w:color="auto"/>
              <w:right w:val="single" w:sz="4" w:space="0" w:color="auto"/>
            </w:tcBorders>
          </w:tcPr>
          <w:p w14:paraId="26D8FE32" w14:textId="77777777" w:rsidR="00515DAC" w:rsidRPr="001C0E1B" w:rsidRDefault="00515DAC" w:rsidP="00DB7AA9">
            <w:pPr>
              <w:pStyle w:val="TAC"/>
              <w:rPr>
                <w:ins w:id="593" w:author="Ericsson, Venkat" w:date="2024-04-08T21:12:00Z"/>
              </w:rPr>
            </w:pPr>
            <w:ins w:id="594" w:author="Ericsson, Venkat" w:date="2024-04-08T21:12:00Z">
              <w:r w:rsidRPr="001C0E1B">
                <w:rPr>
                  <w:rFonts w:cs="v3.7.0"/>
                </w:rPr>
                <w:t>ULBWP.1.1</w:t>
              </w:r>
            </w:ins>
          </w:p>
        </w:tc>
      </w:tr>
      <w:tr w:rsidR="00515DAC" w:rsidRPr="001C0E1B" w14:paraId="3825C2FE" w14:textId="77777777" w:rsidTr="00DB7AA9">
        <w:trPr>
          <w:jc w:val="center"/>
          <w:ins w:id="595"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tcPr>
          <w:p w14:paraId="274D58C0" w14:textId="77777777" w:rsidR="00515DAC" w:rsidRPr="001C0E1B" w:rsidRDefault="00515DAC" w:rsidP="00DB7AA9">
            <w:pPr>
              <w:pStyle w:val="TAL"/>
              <w:rPr>
                <w:ins w:id="596" w:author="Ericsson, Venkat" w:date="2024-04-08T21:12:00Z"/>
              </w:rPr>
            </w:pPr>
            <w:ins w:id="597" w:author="Ericsson, Venkat" w:date="2024-04-08T21:12:00Z">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5D528E4C" w14:textId="77777777" w:rsidR="00515DAC" w:rsidRPr="001C0E1B" w:rsidRDefault="00515DAC" w:rsidP="00DB7AA9">
            <w:pPr>
              <w:pStyle w:val="TAC"/>
              <w:rPr>
                <w:ins w:id="598" w:author="Ericsson, Venkat" w:date="2024-04-08T21:12:00Z"/>
                <w:szCs w:val="18"/>
              </w:rPr>
            </w:pPr>
            <w:ins w:id="599" w:author="Ericsson, Venkat" w:date="2024-04-08T21:12:00Z">
              <w:r w:rsidRPr="001C0E1B">
                <w:rPr>
                  <w:szCs w:val="18"/>
                  <w:lang w:eastAsia="ja-JP"/>
                </w:rPr>
                <w:t>dB</w:t>
              </w:r>
            </w:ins>
          </w:p>
        </w:tc>
        <w:tc>
          <w:tcPr>
            <w:tcW w:w="4668" w:type="dxa"/>
            <w:gridSpan w:val="5"/>
            <w:vMerge w:val="restart"/>
            <w:tcBorders>
              <w:top w:val="single" w:sz="4" w:space="0" w:color="auto"/>
              <w:left w:val="single" w:sz="4" w:space="0" w:color="auto"/>
              <w:right w:val="single" w:sz="4" w:space="0" w:color="auto"/>
            </w:tcBorders>
          </w:tcPr>
          <w:p w14:paraId="4329DD90" w14:textId="77777777" w:rsidR="00515DAC" w:rsidRPr="001C0E1B" w:rsidRDefault="00515DAC" w:rsidP="00DB7AA9">
            <w:pPr>
              <w:pStyle w:val="TAC"/>
              <w:rPr>
                <w:ins w:id="600" w:author="Ericsson, Venkat" w:date="2024-04-08T21:12:00Z"/>
                <w:szCs w:val="18"/>
              </w:rPr>
            </w:pPr>
            <w:ins w:id="601" w:author="Ericsson, Venkat" w:date="2024-04-08T21:12:00Z">
              <w:r w:rsidRPr="001C0E1B">
                <w:rPr>
                  <w:szCs w:val="18"/>
                  <w:lang w:eastAsia="ja-JP"/>
                </w:rPr>
                <w:t>0</w:t>
              </w:r>
            </w:ins>
          </w:p>
        </w:tc>
      </w:tr>
      <w:tr w:rsidR="00515DAC" w:rsidRPr="001C0E1B" w14:paraId="5B7472D6" w14:textId="77777777" w:rsidTr="00DB7AA9">
        <w:trPr>
          <w:jc w:val="center"/>
          <w:ins w:id="602"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tcPr>
          <w:p w14:paraId="1BB65069" w14:textId="77777777" w:rsidR="00515DAC" w:rsidRPr="001C0E1B" w:rsidRDefault="00515DAC" w:rsidP="00DB7AA9">
            <w:pPr>
              <w:pStyle w:val="TAL"/>
              <w:rPr>
                <w:ins w:id="603" w:author="Ericsson, Venkat" w:date="2024-04-08T21:12:00Z"/>
              </w:rPr>
            </w:pPr>
            <w:ins w:id="604" w:author="Ericsson, Venkat" w:date="2024-04-08T21:12:00Z">
              <w:r w:rsidRPr="001C0E1B">
                <w:rPr>
                  <w:szCs w:val="16"/>
                  <w:lang w:eastAsia="ja-JP"/>
                </w:rPr>
                <w:t>EPRE ratio of PBCH DMRS to SSS</w:t>
              </w:r>
            </w:ins>
          </w:p>
        </w:tc>
        <w:tc>
          <w:tcPr>
            <w:tcW w:w="1132" w:type="dxa"/>
            <w:vMerge/>
            <w:tcBorders>
              <w:left w:val="single" w:sz="4" w:space="0" w:color="auto"/>
              <w:right w:val="single" w:sz="4" w:space="0" w:color="auto"/>
            </w:tcBorders>
          </w:tcPr>
          <w:p w14:paraId="3C378038" w14:textId="77777777" w:rsidR="00515DAC" w:rsidRPr="001C0E1B" w:rsidRDefault="00515DAC" w:rsidP="00DB7AA9">
            <w:pPr>
              <w:pStyle w:val="TAC"/>
              <w:rPr>
                <w:ins w:id="605" w:author="Ericsson, Venkat" w:date="2024-04-08T21:12:00Z"/>
              </w:rPr>
            </w:pPr>
          </w:p>
        </w:tc>
        <w:tc>
          <w:tcPr>
            <w:tcW w:w="4668" w:type="dxa"/>
            <w:gridSpan w:val="5"/>
            <w:vMerge/>
            <w:tcBorders>
              <w:left w:val="single" w:sz="4" w:space="0" w:color="auto"/>
              <w:right w:val="single" w:sz="4" w:space="0" w:color="auto"/>
            </w:tcBorders>
          </w:tcPr>
          <w:p w14:paraId="383EC766" w14:textId="77777777" w:rsidR="00515DAC" w:rsidRPr="001C0E1B" w:rsidRDefault="00515DAC" w:rsidP="00DB7AA9">
            <w:pPr>
              <w:pStyle w:val="TAC"/>
              <w:rPr>
                <w:ins w:id="606" w:author="Ericsson, Venkat" w:date="2024-04-08T21:12:00Z"/>
              </w:rPr>
            </w:pPr>
          </w:p>
        </w:tc>
      </w:tr>
      <w:tr w:rsidR="00515DAC" w:rsidRPr="001C0E1B" w14:paraId="7F30B028" w14:textId="77777777" w:rsidTr="00DB7AA9">
        <w:trPr>
          <w:jc w:val="center"/>
          <w:ins w:id="607"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tcPr>
          <w:p w14:paraId="1D667355" w14:textId="77777777" w:rsidR="00515DAC" w:rsidRPr="001C0E1B" w:rsidRDefault="00515DAC" w:rsidP="00DB7AA9">
            <w:pPr>
              <w:pStyle w:val="TAL"/>
              <w:rPr>
                <w:ins w:id="608" w:author="Ericsson, Venkat" w:date="2024-04-08T21:12:00Z"/>
              </w:rPr>
            </w:pPr>
            <w:ins w:id="609" w:author="Ericsson, Venkat" w:date="2024-04-08T21:12:00Z">
              <w:r w:rsidRPr="001C0E1B">
                <w:rPr>
                  <w:szCs w:val="16"/>
                  <w:lang w:eastAsia="ja-JP"/>
                </w:rPr>
                <w:t>EPRE ratio of PBCH to PBCH DMRS</w:t>
              </w:r>
            </w:ins>
          </w:p>
        </w:tc>
        <w:tc>
          <w:tcPr>
            <w:tcW w:w="1132" w:type="dxa"/>
            <w:vMerge/>
            <w:tcBorders>
              <w:left w:val="single" w:sz="4" w:space="0" w:color="auto"/>
              <w:right w:val="single" w:sz="4" w:space="0" w:color="auto"/>
            </w:tcBorders>
          </w:tcPr>
          <w:p w14:paraId="7E633374" w14:textId="77777777" w:rsidR="00515DAC" w:rsidRPr="001C0E1B" w:rsidRDefault="00515DAC" w:rsidP="00DB7AA9">
            <w:pPr>
              <w:pStyle w:val="TAC"/>
              <w:rPr>
                <w:ins w:id="610" w:author="Ericsson, Venkat" w:date="2024-04-08T21:12:00Z"/>
              </w:rPr>
            </w:pPr>
          </w:p>
        </w:tc>
        <w:tc>
          <w:tcPr>
            <w:tcW w:w="4668" w:type="dxa"/>
            <w:gridSpan w:val="5"/>
            <w:vMerge/>
            <w:tcBorders>
              <w:left w:val="single" w:sz="4" w:space="0" w:color="auto"/>
              <w:right w:val="single" w:sz="4" w:space="0" w:color="auto"/>
            </w:tcBorders>
          </w:tcPr>
          <w:p w14:paraId="3EB9F675" w14:textId="77777777" w:rsidR="00515DAC" w:rsidRPr="001C0E1B" w:rsidRDefault="00515DAC" w:rsidP="00DB7AA9">
            <w:pPr>
              <w:pStyle w:val="TAC"/>
              <w:rPr>
                <w:ins w:id="611" w:author="Ericsson, Venkat" w:date="2024-04-08T21:12:00Z"/>
              </w:rPr>
            </w:pPr>
          </w:p>
        </w:tc>
      </w:tr>
      <w:tr w:rsidR="00515DAC" w:rsidRPr="001C0E1B" w14:paraId="505BDA9F" w14:textId="77777777" w:rsidTr="00DB7AA9">
        <w:trPr>
          <w:jc w:val="center"/>
          <w:ins w:id="612"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tcPr>
          <w:p w14:paraId="09E2DD94" w14:textId="77777777" w:rsidR="00515DAC" w:rsidRPr="001C0E1B" w:rsidRDefault="00515DAC" w:rsidP="00DB7AA9">
            <w:pPr>
              <w:pStyle w:val="TAL"/>
              <w:rPr>
                <w:ins w:id="613" w:author="Ericsson, Venkat" w:date="2024-04-08T21:12:00Z"/>
              </w:rPr>
            </w:pPr>
            <w:ins w:id="614" w:author="Ericsson, Venkat" w:date="2024-04-08T21:12:00Z">
              <w:r w:rsidRPr="001C0E1B">
                <w:rPr>
                  <w:szCs w:val="16"/>
                  <w:lang w:eastAsia="ja-JP"/>
                </w:rPr>
                <w:t>EPRE ratio of PDCCH DMRS to SSS</w:t>
              </w:r>
            </w:ins>
          </w:p>
        </w:tc>
        <w:tc>
          <w:tcPr>
            <w:tcW w:w="1132" w:type="dxa"/>
            <w:vMerge/>
            <w:tcBorders>
              <w:left w:val="single" w:sz="4" w:space="0" w:color="auto"/>
              <w:right w:val="single" w:sz="4" w:space="0" w:color="auto"/>
            </w:tcBorders>
          </w:tcPr>
          <w:p w14:paraId="5F5B31BC" w14:textId="77777777" w:rsidR="00515DAC" w:rsidRPr="001C0E1B" w:rsidRDefault="00515DAC" w:rsidP="00DB7AA9">
            <w:pPr>
              <w:pStyle w:val="TAC"/>
              <w:rPr>
                <w:ins w:id="615" w:author="Ericsson, Venkat" w:date="2024-04-08T21:12:00Z"/>
              </w:rPr>
            </w:pPr>
          </w:p>
        </w:tc>
        <w:tc>
          <w:tcPr>
            <w:tcW w:w="4668" w:type="dxa"/>
            <w:gridSpan w:val="5"/>
            <w:vMerge/>
            <w:tcBorders>
              <w:left w:val="single" w:sz="4" w:space="0" w:color="auto"/>
              <w:right w:val="single" w:sz="4" w:space="0" w:color="auto"/>
            </w:tcBorders>
          </w:tcPr>
          <w:p w14:paraId="488FD143" w14:textId="77777777" w:rsidR="00515DAC" w:rsidRPr="001C0E1B" w:rsidRDefault="00515DAC" w:rsidP="00DB7AA9">
            <w:pPr>
              <w:pStyle w:val="TAC"/>
              <w:rPr>
                <w:ins w:id="616" w:author="Ericsson, Venkat" w:date="2024-04-08T21:12:00Z"/>
              </w:rPr>
            </w:pPr>
          </w:p>
        </w:tc>
      </w:tr>
      <w:tr w:rsidR="00515DAC" w:rsidRPr="001C0E1B" w14:paraId="7C6077B0" w14:textId="77777777" w:rsidTr="00DB7AA9">
        <w:trPr>
          <w:jc w:val="center"/>
          <w:ins w:id="617"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tcPr>
          <w:p w14:paraId="6EDED316" w14:textId="77777777" w:rsidR="00515DAC" w:rsidRPr="001C0E1B" w:rsidRDefault="00515DAC" w:rsidP="00DB7AA9">
            <w:pPr>
              <w:pStyle w:val="TAL"/>
              <w:rPr>
                <w:ins w:id="618" w:author="Ericsson, Venkat" w:date="2024-04-08T21:12:00Z"/>
              </w:rPr>
            </w:pPr>
            <w:ins w:id="619" w:author="Ericsson, Venkat" w:date="2024-04-08T21:12:00Z">
              <w:r w:rsidRPr="001C0E1B">
                <w:rPr>
                  <w:szCs w:val="16"/>
                  <w:lang w:eastAsia="ja-JP"/>
                </w:rPr>
                <w:t>EPRE ratio of PDCCH to PDCCH DMRS</w:t>
              </w:r>
            </w:ins>
          </w:p>
        </w:tc>
        <w:tc>
          <w:tcPr>
            <w:tcW w:w="1132" w:type="dxa"/>
            <w:vMerge/>
            <w:tcBorders>
              <w:left w:val="single" w:sz="4" w:space="0" w:color="auto"/>
              <w:right w:val="single" w:sz="4" w:space="0" w:color="auto"/>
            </w:tcBorders>
          </w:tcPr>
          <w:p w14:paraId="7554DE36" w14:textId="77777777" w:rsidR="00515DAC" w:rsidRPr="001C0E1B" w:rsidRDefault="00515DAC" w:rsidP="00DB7AA9">
            <w:pPr>
              <w:pStyle w:val="TAC"/>
              <w:rPr>
                <w:ins w:id="620" w:author="Ericsson, Venkat" w:date="2024-04-08T21:12:00Z"/>
              </w:rPr>
            </w:pPr>
          </w:p>
        </w:tc>
        <w:tc>
          <w:tcPr>
            <w:tcW w:w="4668" w:type="dxa"/>
            <w:gridSpan w:val="5"/>
            <w:vMerge/>
            <w:tcBorders>
              <w:left w:val="single" w:sz="4" w:space="0" w:color="auto"/>
              <w:right w:val="single" w:sz="4" w:space="0" w:color="auto"/>
            </w:tcBorders>
          </w:tcPr>
          <w:p w14:paraId="53DDBB1F" w14:textId="77777777" w:rsidR="00515DAC" w:rsidRPr="001C0E1B" w:rsidRDefault="00515DAC" w:rsidP="00DB7AA9">
            <w:pPr>
              <w:pStyle w:val="TAC"/>
              <w:rPr>
                <w:ins w:id="621" w:author="Ericsson, Venkat" w:date="2024-04-08T21:12:00Z"/>
              </w:rPr>
            </w:pPr>
          </w:p>
        </w:tc>
      </w:tr>
      <w:tr w:rsidR="00515DAC" w:rsidRPr="001C0E1B" w14:paraId="64932B16" w14:textId="77777777" w:rsidTr="00DB7AA9">
        <w:trPr>
          <w:jc w:val="center"/>
          <w:ins w:id="622"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tcPr>
          <w:p w14:paraId="1BDC9C91" w14:textId="77777777" w:rsidR="00515DAC" w:rsidRPr="001C0E1B" w:rsidRDefault="00515DAC" w:rsidP="00DB7AA9">
            <w:pPr>
              <w:pStyle w:val="TAL"/>
              <w:rPr>
                <w:ins w:id="623" w:author="Ericsson, Venkat" w:date="2024-04-08T21:12:00Z"/>
              </w:rPr>
            </w:pPr>
            <w:ins w:id="624" w:author="Ericsson, Venkat" w:date="2024-04-08T21:12:00Z">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796F2370" w14:textId="77777777" w:rsidR="00515DAC" w:rsidRPr="001C0E1B" w:rsidRDefault="00515DAC" w:rsidP="00DB7AA9">
            <w:pPr>
              <w:pStyle w:val="TAC"/>
              <w:rPr>
                <w:ins w:id="625" w:author="Ericsson, Venkat" w:date="2024-04-08T21:12:00Z"/>
              </w:rPr>
            </w:pPr>
          </w:p>
        </w:tc>
        <w:tc>
          <w:tcPr>
            <w:tcW w:w="4668" w:type="dxa"/>
            <w:gridSpan w:val="5"/>
            <w:vMerge/>
            <w:tcBorders>
              <w:left w:val="single" w:sz="4" w:space="0" w:color="auto"/>
              <w:right w:val="single" w:sz="4" w:space="0" w:color="auto"/>
            </w:tcBorders>
          </w:tcPr>
          <w:p w14:paraId="37AF8BCE" w14:textId="77777777" w:rsidR="00515DAC" w:rsidRPr="001C0E1B" w:rsidRDefault="00515DAC" w:rsidP="00DB7AA9">
            <w:pPr>
              <w:pStyle w:val="TAC"/>
              <w:rPr>
                <w:ins w:id="626" w:author="Ericsson, Venkat" w:date="2024-04-08T21:12:00Z"/>
              </w:rPr>
            </w:pPr>
          </w:p>
        </w:tc>
      </w:tr>
      <w:tr w:rsidR="00515DAC" w:rsidRPr="001C0E1B" w14:paraId="2280E7D1" w14:textId="77777777" w:rsidTr="00DB7AA9">
        <w:trPr>
          <w:jc w:val="center"/>
          <w:ins w:id="627"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tcPr>
          <w:p w14:paraId="7CE8CF3E" w14:textId="77777777" w:rsidR="00515DAC" w:rsidRPr="001C0E1B" w:rsidRDefault="00515DAC" w:rsidP="00DB7AA9">
            <w:pPr>
              <w:pStyle w:val="TAL"/>
              <w:rPr>
                <w:ins w:id="628" w:author="Ericsson, Venkat" w:date="2024-04-08T21:12:00Z"/>
              </w:rPr>
            </w:pPr>
            <w:ins w:id="629" w:author="Ericsson, Venkat" w:date="2024-04-08T21:12:00Z">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0A637F14" w14:textId="77777777" w:rsidR="00515DAC" w:rsidRPr="001C0E1B" w:rsidRDefault="00515DAC" w:rsidP="00DB7AA9">
            <w:pPr>
              <w:pStyle w:val="TAC"/>
              <w:rPr>
                <w:ins w:id="630" w:author="Ericsson, Venkat" w:date="2024-04-08T21:12:00Z"/>
              </w:rPr>
            </w:pPr>
          </w:p>
        </w:tc>
        <w:tc>
          <w:tcPr>
            <w:tcW w:w="4668" w:type="dxa"/>
            <w:gridSpan w:val="5"/>
            <w:vMerge/>
            <w:tcBorders>
              <w:left w:val="single" w:sz="4" w:space="0" w:color="auto"/>
              <w:right w:val="single" w:sz="4" w:space="0" w:color="auto"/>
            </w:tcBorders>
          </w:tcPr>
          <w:p w14:paraId="260ED7FE" w14:textId="77777777" w:rsidR="00515DAC" w:rsidRPr="001C0E1B" w:rsidRDefault="00515DAC" w:rsidP="00DB7AA9">
            <w:pPr>
              <w:pStyle w:val="TAC"/>
              <w:rPr>
                <w:ins w:id="631" w:author="Ericsson, Venkat" w:date="2024-04-08T21:12:00Z"/>
              </w:rPr>
            </w:pPr>
          </w:p>
        </w:tc>
      </w:tr>
      <w:tr w:rsidR="00515DAC" w:rsidRPr="001C0E1B" w14:paraId="7F2F3518" w14:textId="77777777" w:rsidTr="00DB7AA9">
        <w:trPr>
          <w:jc w:val="center"/>
          <w:ins w:id="632"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tcPr>
          <w:p w14:paraId="464A0DC6" w14:textId="77777777" w:rsidR="00515DAC" w:rsidRPr="001C0E1B" w:rsidRDefault="00515DAC" w:rsidP="00DB7AA9">
            <w:pPr>
              <w:pStyle w:val="TAL"/>
              <w:rPr>
                <w:ins w:id="633" w:author="Ericsson, Venkat" w:date="2024-04-08T21:12:00Z"/>
              </w:rPr>
            </w:pPr>
            <w:ins w:id="634" w:author="Ericsson, Venkat" w:date="2024-04-08T21:12:00Z">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21FF3E65" w14:textId="77777777" w:rsidR="00515DAC" w:rsidRPr="001C0E1B" w:rsidRDefault="00515DAC" w:rsidP="00DB7AA9">
            <w:pPr>
              <w:pStyle w:val="TAC"/>
              <w:rPr>
                <w:ins w:id="635" w:author="Ericsson, Venkat" w:date="2024-04-08T21:12:00Z"/>
              </w:rPr>
            </w:pPr>
          </w:p>
        </w:tc>
        <w:tc>
          <w:tcPr>
            <w:tcW w:w="4668" w:type="dxa"/>
            <w:gridSpan w:val="5"/>
            <w:vMerge/>
            <w:tcBorders>
              <w:left w:val="single" w:sz="4" w:space="0" w:color="auto"/>
              <w:right w:val="single" w:sz="4" w:space="0" w:color="auto"/>
            </w:tcBorders>
          </w:tcPr>
          <w:p w14:paraId="58097DE2" w14:textId="77777777" w:rsidR="00515DAC" w:rsidRPr="001C0E1B" w:rsidRDefault="00515DAC" w:rsidP="00DB7AA9">
            <w:pPr>
              <w:pStyle w:val="TAC"/>
              <w:rPr>
                <w:ins w:id="636" w:author="Ericsson, Venkat" w:date="2024-04-08T21:12:00Z"/>
              </w:rPr>
            </w:pPr>
          </w:p>
        </w:tc>
      </w:tr>
      <w:tr w:rsidR="00515DAC" w:rsidRPr="001C0E1B" w14:paraId="7FF7E299" w14:textId="77777777" w:rsidTr="00DB7AA9">
        <w:trPr>
          <w:jc w:val="center"/>
          <w:ins w:id="637"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tcPr>
          <w:p w14:paraId="5114CC6F" w14:textId="77777777" w:rsidR="00515DAC" w:rsidRPr="001C0E1B" w:rsidRDefault="00515DAC" w:rsidP="00DB7AA9">
            <w:pPr>
              <w:pStyle w:val="TAL"/>
              <w:rPr>
                <w:ins w:id="638" w:author="Ericsson, Venkat" w:date="2024-04-08T21:12:00Z"/>
              </w:rPr>
            </w:pPr>
            <w:ins w:id="639" w:author="Ericsson, Venkat" w:date="2024-04-08T21:12:00Z">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25F39BC3" w14:textId="77777777" w:rsidR="00515DAC" w:rsidRPr="001C0E1B" w:rsidRDefault="00515DAC" w:rsidP="00DB7AA9">
            <w:pPr>
              <w:pStyle w:val="TAC"/>
              <w:rPr>
                <w:ins w:id="640" w:author="Ericsson, Venkat" w:date="2024-04-08T21:12:00Z"/>
              </w:rPr>
            </w:pPr>
          </w:p>
        </w:tc>
        <w:tc>
          <w:tcPr>
            <w:tcW w:w="4668" w:type="dxa"/>
            <w:gridSpan w:val="5"/>
            <w:vMerge/>
            <w:tcBorders>
              <w:left w:val="single" w:sz="4" w:space="0" w:color="auto"/>
              <w:bottom w:val="single" w:sz="4" w:space="0" w:color="auto"/>
              <w:right w:val="single" w:sz="4" w:space="0" w:color="auto"/>
            </w:tcBorders>
          </w:tcPr>
          <w:p w14:paraId="0DAB4EBA" w14:textId="77777777" w:rsidR="00515DAC" w:rsidRPr="001C0E1B" w:rsidRDefault="00515DAC" w:rsidP="00DB7AA9">
            <w:pPr>
              <w:pStyle w:val="TAC"/>
              <w:rPr>
                <w:ins w:id="641" w:author="Ericsson, Venkat" w:date="2024-04-08T21:12:00Z"/>
              </w:rPr>
            </w:pPr>
          </w:p>
        </w:tc>
      </w:tr>
      <w:tr w:rsidR="00515DAC" w:rsidRPr="001C0E1B" w14:paraId="65F50BC2" w14:textId="77777777" w:rsidTr="00DB7AA9">
        <w:trPr>
          <w:jc w:val="center"/>
          <w:ins w:id="642" w:author="Ericsson, Venkat" w:date="2024-04-08T21:12:00Z"/>
        </w:trPr>
        <w:tc>
          <w:tcPr>
            <w:tcW w:w="3794" w:type="dxa"/>
            <w:gridSpan w:val="3"/>
            <w:tcBorders>
              <w:top w:val="single" w:sz="4" w:space="0" w:color="auto"/>
              <w:left w:val="single" w:sz="4" w:space="0" w:color="auto"/>
              <w:right w:val="single" w:sz="4" w:space="0" w:color="auto"/>
            </w:tcBorders>
          </w:tcPr>
          <w:p w14:paraId="63BD0E27" w14:textId="77777777" w:rsidR="00515DAC" w:rsidRPr="001C0E1B" w:rsidRDefault="00515DAC" w:rsidP="00DB7AA9">
            <w:pPr>
              <w:pStyle w:val="TAL"/>
              <w:rPr>
                <w:ins w:id="643" w:author="Ericsson, Venkat" w:date="2024-04-08T21:12:00Z"/>
              </w:rPr>
            </w:pPr>
            <w:ins w:id="644" w:author="Ericsson, Venkat" w:date="2024-04-08T21:12:00Z">
              <w:r w:rsidRPr="001C0E1B">
                <w:rPr>
                  <w:position w:val="-12"/>
                </w:rPr>
                <w:object w:dxaOrig="405" w:dyaOrig="345" w14:anchorId="43DEEF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5.5pt" o:ole="" fillcolor="window">
                    <v:imagedata r:id="rId18" o:title=""/>
                  </v:shape>
                  <o:OLEObject Type="Embed" ProgID="Equation.3" ShapeID="_x0000_i1025" DrawAspect="Content" ObjectID="_1774117510" r:id="rId19"/>
                </w:object>
              </w:r>
            </w:ins>
            <w:ins w:id="645" w:author="Ericsson, Venkat" w:date="2024-04-08T21:12: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66D4D0B2" w14:textId="77777777" w:rsidR="00515DAC" w:rsidRPr="001C0E1B" w:rsidRDefault="00515DAC" w:rsidP="00DB7AA9">
            <w:pPr>
              <w:pStyle w:val="TAC"/>
              <w:rPr>
                <w:ins w:id="646" w:author="Ericsson, Venkat" w:date="2024-04-08T21:12:00Z"/>
              </w:rPr>
            </w:pPr>
            <w:ins w:id="647" w:author="Ericsson, Venkat" w:date="2024-04-08T21:12:00Z">
              <w:r w:rsidRPr="001C0E1B">
                <w:t>dBm/15kHz</w:t>
              </w:r>
            </w:ins>
          </w:p>
        </w:tc>
        <w:tc>
          <w:tcPr>
            <w:tcW w:w="4668" w:type="dxa"/>
            <w:gridSpan w:val="5"/>
            <w:tcBorders>
              <w:top w:val="single" w:sz="4" w:space="0" w:color="auto"/>
              <w:left w:val="single" w:sz="4" w:space="0" w:color="auto"/>
              <w:right w:val="single" w:sz="4" w:space="0" w:color="auto"/>
            </w:tcBorders>
          </w:tcPr>
          <w:p w14:paraId="0D573766" w14:textId="77777777" w:rsidR="00515DAC" w:rsidRPr="001C0E1B" w:rsidRDefault="00515DAC" w:rsidP="00DB7AA9">
            <w:pPr>
              <w:pStyle w:val="TAC"/>
              <w:rPr>
                <w:ins w:id="648" w:author="Ericsson, Venkat" w:date="2024-04-08T21:12:00Z"/>
              </w:rPr>
            </w:pPr>
            <w:ins w:id="649" w:author="Ericsson, Venkat" w:date="2024-04-08T21:12:00Z">
              <w:r w:rsidRPr="001C0E1B">
                <w:t>-98</w:t>
              </w:r>
            </w:ins>
          </w:p>
        </w:tc>
      </w:tr>
      <w:tr w:rsidR="00515DAC" w:rsidRPr="001C0E1B" w14:paraId="49378EA6" w14:textId="77777777" w:rsidTr="00DB7AA9">
        <w:trPr>
          <w:jc w:val="center"/>
          <w:ins w:id="650" w:author="Ericsson, Venkat" w:date="2024-04-08T21:12:00Z"/>
        </w:trPr>
        <w:tc>
          <w:tcPr>
            <w:tcW w:w="967" w:type="dxa"/>
            <w:tcBorders>
              <w:top w:val="single" w:sz="4" w:space="0" w:color="auto"/>
              <w:left w:val="single" w:sz="4" w:space="0" w:color="auto"/>
              <w:bottom w:val="nil"/>
              <w:right w:val="single" w:sz="4" w:space="0" w:color="auto"/>
            </w:tcBorders>
            <w:shd w:val="clear" w:color="auto" w:fill="auto"/>
          </w:tcPr>
          <w:p w14:paraId="04D10B2A" w14:textId="77777777" w:rsidR="00515DAC" w:rsidRPr="001C0E1B" w:rsidRDefault="00515DAC" w:rsidP="00DB7AA9">
            <w:pPr>
              <w:pStyle w:val="TAL"/>
              <w:rPr>
                <w:ins w:id="651" w:author="Ericsson, Venkat" w:date="2024-04-08T21:12:00Z"/>
                <w:rFonts w:cs="Arial"/>
                <w:vertAlign w:val="superscript"/>
              </w:rPr>
            </w:pPr>
            <w:ins w:id="652" w:author="Ericsson, Venkat" w:date="2024-04-08T21:12:00Z">
              <w:r w:rsidRPr="001C0E1B">
                <w:rPr>
                  <w:rFonts w:eastAsia="Calibri" w:cs="Arial"/>
                  <w:position w:val="-12"/>
                  <w:szCs w:val="22"/>
                </w:rPr>
                <w:object w:dxaOrig="405" w:dyaOrig="345" w14:anchorId="5AA03658">
                  <v:shape id="_x0000_i1026" type="#_x0000_t75" style="width:16pt;height:15.5pt" o:ole="" fillcolor="window">
                    <v:imagedata r:id="rId18" o:title=""/>
                  </v:shape>
                  <o:OLEObject Type="Embed" ProgID="Equation.3" ShapeID="_x0000_i1026" DrawAspect="Content" ObjectID="_1774117511" r:id="rId20"/>
                </w:object>
              </w:r>
            </w:ins>
            <w:ins w:id="653" w:author="Ericsson, Venkat" w:date="2024-04-08T21:12:00Z">
              <w:r w:rsidRPr="001C0E1B">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62A5FD22" w14:textId="77777777" w:rsidR="00515DAC" w:rsidRPr="001C0E1B" w:rsidRDefault="00515DAC" w:rsidP="00DB7AA9">
            <w:pPr>
              <w:pStyle w:val="TAL"/>
              <w:rPr>
                <w:ins w:id="654" w:author="Ericsson, Venkat" w:date="2024-04-08T21:12:00Z"/>
              </w:rPr>
            </w:pPr>
            <w:ins w:id="655" w:author="Ericsson, Venkat" w:date="2024-04-08T21:12: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14ECE802" w14:textId="77777777" w:rsidR="00515DAC" w:rsidRPr="001C0E1B" w:rsidRDefault="00515DAC" w:rsidP="00DB7AA9">
            <w:pPr>
              <w:pStyle w:val="TAC"/>
              <w:rPr>
                <w:ins w:id="656" w:author="Ericsson, Venkat" w:date="2024-04-08T21:12:00Z"/>
              </w:rPr>
            </w:pPr>
            <w:ins w:id="657" w:author="Ericsson, Venkat" w:date="2024-04-08T21:12:00Z">
              <w:r w:rsidRPr="001C0E1B">
                <w:t>dBm/SCS</w:t>
              </w:r>
            </w:ins>
          </w:p>
        </w:tc>
        <w:tc>
          <w:tcPr>
            <w:tcW w:w="4668" w:type="dxa"/>
            <w:gridSpan w:val="5"/>
            <w:tcBorders>
              <w:top w:val="single" w:sz="4" w:space="0" w:color="auto"/>
              <w:left w:val="single" w:sz="4" w:space="0" w:color="auto"/>
              <w:right w:val="single" w:sz="4" w:space="0" w:color="auto"/>
            </w:tcBorders>
          </w:tcPr>
          <w:p w14:paraId="5F8D425B" w14:textId="77777777" w:rsidR="00515DAC" w:rsidRPr="001C0E1B" w:rsidRDefault="00515DAC" w:rsidP="00DB7AA9">
            <w:pPr>
              <w:pStyle w:val="TAC"/>
              <w:rPr>
                <w:ins w:id="658" w:author="Ericsson, Venkat" w:date="2024-04-08T21:12:00Z"/>
              </w:rPr>
            </w:pPr>
            <w:ins w:id="659" w:author="Ericsson, Venkat" w:date="2024-04-08T21:12:00Z">
              <w:r w:rsidRPr="001C0E1B">
                <w:t>-98</w:t>
              </w:r>
            </w:ins>
          </w:p>
        </w:tc>
      </w:tr>
      <w:tr w:rsidR="00515DAC" w:rsidRPr="001C0E1B" w14:paraId="1A879D36" w14:textId="77777777" w:rsidTr="00DB7AA9">
        <w:trPr>
          <w:jc w:val="center"/>
          <w:ins w:id="660" w:author="Ericsson, Venkat" w:date="2024-04-08T21:12:00Z"/>
        </w:trPr>
        <w:tc>
          <w:tcPr>
            <w:tcW w:w="967" w:type="dxa"/>
            <w:tcBorders>
              <w:top w:val="nil"/>
              <w:left w:val="single" w:sz="4" w:space="0" w:color="auto"/>
              <w:right w:val="single" w:sz="4" w:space="0" w:color="auto"/>
            </w:tcBorders>
            <w:shd w:val="clear" w:color="auto" w:fill="auto"/>
          </w:tcPr>
          <w:p w14:paraId="73685E3A" w14:textId="77777777" w:rsidR="00515DAC" w:rsidRPr="001C0E1B" w:rsidRDefault="00515DAC" w:rsidP="00DB7AA9">
            <w:pPr>
              <w:pStyle w:val="TAL"/>
              <w:rPr>
                <w:ins w:id="661" w:author="Ericsson, Venkat" w:date="2024-04-08T21:12:00Z"/>
                <w:rFonts w:eastAsia="Calibri" w:cs="Arial"/>
                <w:szCs w:val="22"/>
              </w:rPr>
            </w:pPr>
          </w:p>
        </w:tc>
        <w:tc>
          <w:tcPr>
            <w:tcW w:w="2827" w:type="dxa"/>
            <w:gridSpan w:val="2"/>
            <w:tcBorders>
              <w:left w:val="single" w:sz="4" w:space="0" w:color="auto"/>
              <w:right w:val="single" w:sz="4" w:space="0" w:color="auto"/>
            </w:tcBorders>
          </w:tcPr>
          <w:p w14:paraId="05F3D4CE" w14:textId="77777777" w:rsidR="00515DAC" w:rsidRPr="001C0E1B" w:rsidRDefault="00515DAC" w:rsidP="00DB7AA9">
            <w:pPr>
              <w:pStyle w:val="TAL"/>
              <w:rPr>
                <w:ins w:id="662" w:author="Ericsson, Venkat" w:date="2024-04-08T21:12:00Z"/>
              </w:rPr>
            </w:pPr>
            <w:ins w:id="663" w:author="Ericsson, Venkat" w:date="2024-04-08T21:12: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76378E84" w14:textId="77777777" w:rsidR="00515DAC" w:rsidRPr="001C0E1B" w:rsidRDefault="00515DAC" w:rsidP="00DB7AA9">
            <w:pPr>
              <w:pStyle w:val="TAC"/>
              <w:rPr>
                <w:ins w:id="664" w:author="Ericsson, Venkat" w:date="2024-04-08T21:12:00Z"/>
              </w:rPr>
            </w:pPr>
          </w:p>
        </w:tc>
        <w:tc>
          <w:tcPr>
            <w:tcW w:w="4668" w:type="dxa"/>
            <w:gridSpan w:val="5"/>
            <w:tcBorders>
              <w:left w:val="single" w:sz="4" w:space="0" w:color="auto"/>
              <w:right w:val="single" w:sz="4" w:space="0" w:color="auto"/>
            </w:tcBorders>
          </w:tcPr>
          <w:p w14:paraId="4C635A2F" w14:textId="77777777" w:rsidR="00515DAC" w:rsidRPr="001C0E1B" w:rsidRDefault="00515DAC" w:rsidP="00DB7AA9">
            <w:pPr>
              <w:pStyle w:val="TAC"/>
              <w:rPr>
                <w:ins w:id="665" w:author="Ericsson, Venkat" w:date="2024-04-08T21:12:00Z"/>
              </w:rPr>
            </w:pPr>
            <w:ins w:id="666" w:author="Ericsson, Venkat" w:date="2024-04-08T21:12:00Z">
              <w:r w:rsidRPr="001C0E1B">
                <w:t>-95</w:t>
              </w:r>
            </w:ins>
          </w:p>
        </w:tc>
      </w:tr>
      <w:tr w:rsidR="00515DAC" w:rsidRPr="001C0E1B" w14:paraId="6EC68224" w14:textId="77777777" w:rsidTr="00DB7AA9">
        <w:trPr>
          <w:jc w:val="center"/>
          <w:ins w:id="667"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hideMark/>
          </w:tcPr>
          <w:p w14:paraId="5FA6D5D1" w14:textId="77777777" w:rsidR="00515DAC" w:rsidRPr="001C0E1B" w:rsidRDefault="00515DAC" w:rsidP="00DB7AA9">
            <w:pPr>
              <w:pStyle w:val="TAL"/>
              <w:rPr>
                <w:ins w:id="668" w:author="Ericsson, Venkat" w:date="2024-04-08T21:12:00Z"/>
                <w:i/>
              </w:rPr>
            </w:pPr>
            <w:ins w:id="669" w:author="Ericsson, Venkat" w:date="2024-04-08T21:12:00Z">
              <w:r w:rsidRPr="001C0E1B">
                <w:rPr>
                  <w:i/>
                  <w:position w:val="-12"/>
                </w:rPr>
                <w:object w:dxaOrig="615" w:dyaOrig="390" w14:anchorId="4F51C481">
                  <v:shape id="_x0000_i1027" type="#_x0000_t75" style="width:31.5pt;height:16pt" o:ole="" fillcolor="window">
                    <v:imagedata r:id="rId21" o:title=""/>
                  </v:shape>
                  <o:OLEObject Type="Embed" ProgID="Equation.3" ShapeID="_x0000_i1027" DrawAspect="Content" ObjectID="_1774117512" r:id="rId22"/>
                </w:object>
              </w:r>
            </w:ins>
          </w:p>
        </w:tc>
        <w:tc>
          <w:tcPr>
            <w:tcW w:w="1132" w:type="dxa"/>
            <w:tcBorders>
              <w:top w:val="single" w:sz="4" w:space="0" w:color="auto"/>
              <w:left w:val="single" w:sz="4" w:space="0" w:color="auto"/>
              <w:bottom w:val="single" w:sz="4" w:space="0" w:color="auto"/>
              <w:right w:val="single" w:sz="4" w:space="0" w:color="auto"/>
            </w:tcBorders>
            <w:hideMark/>
          </w:tcPr>
          <w:p w14:paraId="1E658B6B" w14:textId="77777777" w:rsidR="00515DAC" w:rsidRPr="001C0E1B" w:rsidRDefault="00515DAC" w:rsidP="00DB7AA9">
            <w:pPr>
              <w:pStyle w:val="TAC"/>
              <w:rPr>
                <w:ins w:id="670" w:author="Ericsson, Venkat" w:date="2024-04-08T21:12:00Z"/>
              </w:rPr>
            </w:pPr>
            <w:ins w:id="671" w:author="Ericsson, Venkat" w:date="2024-04-08T21:12:00Z">
              <w:r w:rsidRPr="001C0E1B">
                <w:t>dB</w:t>
              </w:r>
            </w:ins>
          </w:p>
        </w:tc>
        <w:tc>
          <w:tcPr>
            <w:tcW w:w="1171" w:type="dxa"/>
            <w:tcBorders>
              <w:top w:val="single" w:sz="4" w:space="0" w:color="auto"/>
              <w:left w:val="single" w:sz="4" w:space="0" w:color="auto"/>
              <w:bottom w:val="single" w:sz="4" w:space="0" w:color="auto"/>
              <w:right w:val="single" w:sz="4" w:space="0" w:color="auto"/>
            </w:tcBorders>
          </w:tcPr>
          <w:p w14:paraId="38A24F34" w14:textId="77777777" w:rsidR="00515DAC" w:rsidRPr="005831A1" w:rsidRDefault="00515DAC" w:rsidP="00DB7AA9">
            <w:pPr>
              <w:pStyle w:val="TAC"/>
              <w:rPr>
                <w:ins w:id="672" w:author="Ericsson, Venkat" w:date="2024-04-08T21:12:00Z"/>
              </w:rPr>
            </w:pPr>
            <w:ins w:id="673" w:author="Ericsson, Venkat" w:date="2024-04-08T21:12:00Z">
              <w:r w:rsidRPr="005831A1">
                <w:t>-</w:t>
              </w:r>
              <w:r>
                <w:t>0.64</w:t>
              </w:r>
            </w:ins>
          </w:p>
        </w:tc>
        <w:tc>
          <w:tcPr>
            <w:tcW w:w="1172" w:type="dxa"/>
            <w:gridSpan w:val="2"/>
            <w:tcBorders>
              <w:top w:val="single" w:sz="4" w:space="0" w:color="auto"/>
              <w:left w:val="single" w:sz="4" w:space="0" w:color="auto"/>
              <w:bottom w:val="single" w:sz="4" w:space="0" w:color="auto"/>
              <w:right w:val="single" w:sz="4" w:space="0" w:color="auto"/>
            </w:tcBorders>
          </w:tcPr>
          <w:p w14:paraId="45C554BC" w14:textId="77777777" w:rsidR="00515DAC" w:rsidRPr="005831A1" w:rsidRDefault="00515DAC" w:rsidP="00DB7AA9">
            <w:pPr>
              <w:pStyle w:val="TAC"/>
              <w:rPr>
                <w:ins w:id="674" w:author="Ericsson, Venkat" w:date="2024-04-08T21:12:00Z"/>
              </w:rPr>
            </w:pPr>
            <w:ins w:id="675" w:author="Ericsson, Venkat" w:date="2024-04-08T21:12:00Z">
              <w:r w:rsidRPr="00B9283F">
                <w:t>-0.64</w:t>
              </w:r>
            </w:ins>
          </w:p>
        </w:tc>
        <w:tc>
          <w:tcPr>
            <w:tcW w:w="1162" w:type="dxa"/>
            <w:tcBorders>
              <w:top w:val="single" w:sz="4" w:space="0" w:color="auto"/>
              <w:left w:val="single" w:sz="4" w:space="0" w:color="auto"/>
              <w:bottom w:val="single" w:sz="4" w:space="0" w:color="auto"/>
              <w:right w:val="single" w:sz="4" w:space="0" w:color="auto"/>
            </w:tcBorders>
          </w:tcPr>
          <w:p w14:paraId="3E5077C7" w14:textId="77777777" w:rsidR="00515DAC" w:rsidRPr="005831A1" w:rsidRDefault="00515DAC" w:rsidP="00DB7AA9">
            <w:pPr>
              <w:pStyle w:val="TAC"/>
              <w:rPr>
                <w:ins w:id="676" w:author="Ericsson, Venkat" w:date="2024-04-08T21:12:00Z"/>
              </w:rPr>
            </w:pPr>
            <w:ins w:id="677" w:author="Ericsson, Venkat" w:date="2024-04-08T21:12:00Z">
              <w:r w:rsidRPr="00B9283F">
                <w:t>-0.64</w:t>
              </w:r>
            </w:ins>
          </w:p>
        </w:tc>
        <w:tc>
          <w:tcPr>
            <w:tcW w:w="1163" w:type="dxa"/>
            <w:tcBorders>
              <w:top w:val="single" w:sz="4" w:space="0" w:color="auto"/>
              <w:left w:val="single" w:sz="4" w:space="0" w:color="auto"/>
              <w:bottom w:val="single" w:sz="4" w:space="0" w:color="auto"/>
              <w:right w:val="single" w:sz="4" w:space="0" w:color="auto"/>
            </w:tcBorders>
          </w:tcPr>
          <w:p w14:paraId="300FF213" w14:textId="77777777" w:rsidR="00515DAC" w:rsidRPr="005831A1" w:rsidRDefault="00515DAC" w:rsidP="00DB7AA9">
            <w:pPr>
              <w:pStyle w:val="TAC"/>
              <w:rPr>
                <w:ins w:id="678" w:author="Ericsson, Venkat" w:date="2024-04-08T21:12:00Z"/>
              </w:rPr>
            </w:pPr>
            <w:ins w:id="679" w:author="Ericsson, Venkat" w:date="2024-04-08T21:12:00Z">
              <w:r w:rsidRPr="00B9283F">
                <w:t>-0.64</w:t>
              </w:r>
            </w:ins>
          </w:p>
        </w:tc>
      </w:tr>
      <w:tr w:rsidR="00515DAC" w:rsidRPr="001C0E1B" w14:paraId="39432232" w14:textId="77777777" w:rsidTr="00DB7AA9">
        <w:trPr>
          <w:jc w:val="center"/>
          <w:ins w:id="680"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hideMark/>
          </w:tcPr>
          <w:p w14:paraId="507B849B" w14:textId="77777777" w:rsidR="00515DAC" w:rsidRPr="001C0E1B" w:rsidRDefault="00515DAC" w:rsidP="00DB7AA9">
            <w:pPr>
              <w:pStyle w:val="TAL"/>
              <w:rPr>
                <w:ins w:id="681" w:author="Ericsson, Venkat" w:date="2024-04-08T21:12:00Z"/>
              </w:rPr>
            </w:pPr>
            <w:ins w:id="682" w:author="Ericsson, Venkat" w:date="2024-04-08T21:12:00Z">
              <w:r w:rsidRPr="001C0E1B">
                <w:rPr>
                  <w:position w:val="-12"/>
                </w:rPr>
                <w:object w:dxaOrig="810" w:dyaOrig="390" w14:anchorId="0EEC7058">
                  <v:shape id="_x0000_i1028" type="#_x0000_t75" style="width:39.5pt;height:16pt" o:ole="" fillcolor="window">
                    <v:imagedata r:id="rId23" o:title=""/>
                  </v:shape>
                  <o:OLEObject Type="Embed" ProgID="Equation.3" ShapeID="_x0000_i1028" DrawAspect="Content" ObjectID="_1774117513" r:id="rId24"/>
                </w:object>
              </w:r>
            </w:ins>
          </w:p>
        </w:tc>
        <w:tc>
          <w:tcPr>
            <w:tcW w:w="1132" w:type="dxa"/>
            <w:tcBorders>
              <w:top w:val="single" w:sz="4" w:space="0" w:color="auto"/>
              <w:left w:val="single" w:sz="4" w:space="0" w:color="auto"/>
              <w:bottom w:val="single" w:sz="4" w:space="0" w:color="auto"/>
              <w:right w:val="single" w:sz="4" w:space="0" w:color="auto"/>
            </w:tcBorders>
            <w:hideMark/>
          </w:tcPr>
          <w:p w14:paraId="2D9B0CF2" w14:textId="77777777" w:rsidR="00515DAC" w:rsidRPr="001C0E1B" w:rsidRDefault="00515DAC" w:rsidP="00DB7AA9">
            <w:pPr>
              <w:pStyle w:val="TAC"/>
              <w:rPr>
                <w:ins w:id="683" w:author="Ericsson, Venkat" w:date="2024-04-08T21:12:00Z"/>
              </w:rPr>
            </w:pPr>
            <w:ins w:id="684" w:author="Ericsson, Venkat" w:date="2024-04-08T21:12:00Z">
              <w:r w:rsidRPr="001C0E1B">
                <w:t>dB</w:t>
              </w:r>
            </w:ins>
          </w:p>
        </w:tc>
        <w:tc>
          <w:tcPr>
            <w:tcW w:w="1171" w:type="dxa"/>
            <w:tcBorders>
              <w:top w:val="single" w:sz="4" w:space="0" w:color="auto"/>
              <w:left w:val="single" w:sz="4" w:space="0" w:color="auto"/>
              <w:bottom w:val="single" w:sz="4" w:space="0" w:color="auto"/>
              <w:right w:val="single" w:sz="4" w:space="0" w:color="auto"/>
            </w:tcBorders>
            <w:hideMark/>
          </w:tcPr>
          <w:p w14:paraId="304C6333" w14:textId="77777777" w:rsidR="00515DAC" w:rsidRPr="005831A1" w:rsidRDefault="00515DAC" w:rsidP="00DB7AA9">
            <w:pPr>
              <w:pStyle w:val="TAC"/>
              <w:rPr>
                <w:ins w:id="685" w:author="Ericsson, Venkat" w:date="2024-04-08T21:12:00Z"/>
              </w:rPr>
            </w:pPr>
            <w:ins w:id="686" w:author="Ericsson, Venkat" w:date="2024-04-08T21:12:00Z">
              <w:r w:rsidRPr="005831A1">
                <w:t>8</w:t>
              </w:r>
            </w:ins>
          </w:p>
        </w:tc>
        <w:tc>
          <w:tcPr>
            <w:tcW w:w="1172" w:type="dxa"/>
            <w:gridSpan w:val="2"/>
            <w:tcBorders>
              <w:top w:val="single" w:sz="4" w:space="0" w:color="auto"/>
              <w:left w:val="single" w:sz="4" w:space="0" w:color="auto"/>
              <w:bottom w:val="single" w:sz="4" w:space="0" w:color="auto"/>
              <w:right w:val="single" w:sz="4" w:space="0" w:color="auto"/>
            </w:tcBorders>
          </w:tcPr>
          <w:p w14:paraId="7D8679B5" w14:textId="77777777" w:rsidR="00515DAC" w:rsidRPr="005831A1" w:rsidRDefault="00515DAC" w:rsidP="00DB7AA9">
            <w:pPr>
              <w:pStyle w:val="TAC"/>
              <w:rPr>
                <w:ins w:id="687" w:author="Ericsson, Venkat" w:date="2024-04-08T21:12:00Z"/>
              </w:rPr>
            </w:pPr>
            <w:ins w:id="688" w:author="Ericsson, Venkat" w:date="2024-04-08T21:12:00Z">
              <w:r w:rsidRPr="005831A1">
                <w:t>8</w:t>
              </w:r>
            </w:ins>
          </w:p>
        </w:tc>
        <w:tc>
          <w:tcPr>
            <w:tcW w:w="1162" w:type="dxa"/>
            <w:tcBorders>
              <w:top w:val="single" w:sz="4" w:space="0" w:color="auto"/>
              <w:left w:val="single" w:sz="4" w:space="0" w:color="auto"/>
              <w:bottom w:val="single" w:sz="4" w:space="0" w:color="auto"/>
              <w:right w:val="single" w:sz="4" w:space="0" w:color="auto"/>
            </w:tcBorders>
          </w:tcPr>
          <w:p w14:paraId="2AF82152" w14:textId="77777777" w:rsidR="00515DAC" w:rsidRPr="005831A1" w:rsidRDefault="00515DAC" w:rsidP="00DB7AA9">
            <w:pPr>
              <w:pStyle w:val="TAC"/>
              <w:rPr>
                <w:ins w:id="689" w:author="Ericsson, Venkat" w:date="2024-04-08T21:12:00Z"/>
              </w:rPr>
            </w:pPr>
            <w:ins w:id="690" w:author="Ericsson, Venkat" w:date="2024-04-08T21:12:00Z">
              <w:r w:rsidRPr="005831A1">
                <w:t>8</w:t>
              </w:r>
            </w:ins>
          </w:p>
        </w:tc>
        <w:tc>
          <w:tcPr>
            <w:tcW w:w="1163" w:type="dxa"/>
            <w:tcBorders>
              <w:top w:val="single" w:sz="4" w:space="0" w:color="auto"/>
              <w:left w:val="single" w:sz="4" w:space="0" w:color="auto"/>
              <w:bottom w:val="single" w:sz="4" w:space="0" w:color="auto"/>
              <w:right w:val="single" w:sz="4" w:space="0" w:color="auto"/>
            </w:tcBorders>
          </w:tcPr>
          <w:p w14:paraId="0C231757" w14:textId="77777777" w:rsidR="00515DAC" w:rsidRPr="005831A1" w:rsidRDefault="00515DAC" w:rsidP="00DB7AA9">
            <w:pPr>
              <w:pStyle w:val="TAC"/>
              <w:rPr>
                <w:ins w:id="691" w:author="Ericsson, Venkat" w:date="2024-04-08T21:12:00Z"/>
              </w:rPr>
            </w:pPr>
            <w:ins w:id="692" w:author="Ericsson, Venkat" w:date="2024-04-08T21:12:00Z">
              <w:r w:rsidRPr="005831A1">
                <w:t>8</w:t>
              </w:r>
            </w:ins>
          </w:p>
        </w:tc>
      </w:tr>
      <w:tr w:rsidR="00515DAC" w:rsidRPr="001C0E1B" w14:paraId="577170D1" w14:textId="77777777" w:rsidTr="00DB7AA9">
        <w:trPr>
          <w:jc w:val="center"/>
          <w:ins w:id="693" w:author="Ericsson, Venkat" w:date="2024-04-08T21:12:00Z"/>
        </w:trPr>
        <w:tc>
          <w:tcPr>
            <w:tcW w:w="967" w:type="dxa"/>
            <w:tcBorders>
              <w:top w:val="single" w:sz="4" w:space="0" w:color="auto"/>
              <w:left w:val="single" w:sz="4" w:space="0" w:color="auto"/>
              <w:bottom w:val="nil"/>
              <w:right w:val="single" w:sz="4" w:space="0" w:color="auto"/>
            </w:tcBorders>
            <w:shd w:val="clear" w:color="auto" w:fill="auto"/>
          </w:tcPr>
          <w:p w14:paraId="5F83BDD7" w14:textId="77777777" w:rsidR="00515DAC" w:rsidRPr="001C0E1B" w:rsidRDefault="00515DAC" w:rsidP="00DB7AA9">
            <w:pPr>
              <w:pStyle w:val="TAL"/>
              <w:rPr>
                <w:ins w:id="694" w:author="Ericsson, Venkat" w:date="2024-04-08T21:12:00Z"/>
              </w:rPr>
            </w:pPr>
            <w:ins w:id="695" w:author="Ericsson, Venkat" w:date="2024-04-08T21:12:00Z">
              <w:r w:rsidRPr="001C0E1B">
                <w:t>SSB_RP</w:t>
              </w:r>
            </w:ins>
          </w:p>
        </w:tc>
        <w:tc>
          <w:tcPr>
            <w:tcW w:w="2827" w:type="dxa"/>
            <w:gridSpan w:val="2"/>
            <w:tcBorders>
              <w:top w:val="single" w:sz="4" w:space="0" w:color="auto"/>
              <w:left w:val="single" w:sz="4" w:space="0" w:color="auto"/>
              <w:right w:val="single" w:sz="4" w:space="0" w:color="auto"/>
            </w:tcBorders>
          </w:tcPr>
          <w:p w14:paraId="5C16CD9A" w14:textId="77777777" w:rsidR="00515DAC" w:rsidRPr="001C0E1B" w:rsidRDefault="00515DAC" w:rsidP="00DB7AA9">
            <w:pPr>
              <w:pStyle w:val="TAL"/>
              <w:rPr>
                <w:ins w:id="696" w:author="Ericsson, Venkat" w:date="2024-04-08T21:12:00Z"/>
              </w:rPr>
            </w:pPr>
            <w:ins w:id="697" w:author="Ericsson, Venkat" w:date="2024-04-08T21:12: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71DA6762" w14:textId="77777777" w:rsidR="00515DAC" w:rsidRPr="001C0E1B" w:rsidRDefault="00515DAC" w:rsidP="00DB7AA9">
            <w:pPr>
              <w:pStyle w:val="TAC"/>
              <w:rPr>
                <w:ins w:id="698" w:author="Ericsson, Venkat" w:date="2024-04-08T21:12:00Z"/>
              </w:rPr>
            </w:pPr>
            <w:ins w:id="699" w:author="Ericsson, Venkat" w:date="2024-04-08T21:12:00Z">
              <w:r>
                <w:t>dBm/SCS</w:t>
              </w:r>
            </w:ins>
          </w:p>
        </w:tc>
        <w:tc>
          <w:tcPr>
            <w:tcW w:w="1171" w:type="dxa"/>
            <w:tcBorders>
              <w:top w:val="single" w:sz="4" w:space="0" w:color="auto"/>
              <w:left w:val="single" w:sz="4" w:space="0" w:color="auto"/>
              <w:right w:val="single" w:sz="4" w:space="0" w:color="auto"/>
            </w:tcBorders>
          </w:tcPr>
          <w:p w14:paraId="62BCFDA8" w14:textId="77777777" w:rsidR="00515DAC" w:rsidRPr="005831A1" w:rsidRDefault="00515DAC" w:rsidP="00DB7AA9">
            <w:pPr>
              <w:pStyle w:val="TAC"/>
              <w:rPr>
                <w:ins w:id="700" w:author="Ericsson, Venkat" w:date="2024-04-08T21:12:00Z"/>
              </w:rPr>
            </w:pPr>
            <w:ins w:id="701" w:author="Ericsson, Venkat" w:date="2024-04-08T21:12:00Z">
              <w:r w:rsidRPr="005831A1">
                <w:t>-90</w:t>
              </w:r>
            </w:ins>
          </w:p>
        </w:tc>
        <w:tc>
          <w:tcPr>
            <w:tcW w:w="1172" w:type="dxa"/>
            <w:gridSpan w:val="2"/>
            <w:tcBorders>
              <w:top w:val="single" w:sz="4" w:space="0" w:color="auto"/>
              <w:left w:val="single" w:sz="4" w:space="0" w:color="auto"/>
              <w:right w:val="single" w:sz="4" w:space="0" w:color="auto"/>
            </w:tcBorders>
          </w:tcPr>
          <w:p w14:paraId="075BF4F8" w14:textId="77777777" w:rsidR="00515DAC" w:rsidRPr="005831A1" w:rsidRDefault="00515DAC" w:rsidP="00DB7AA9">
            <w:pPr>
              <w:pStyle w:val="TAC"/>
              <w:rPr>
                <w:ins w:id="702" w:author="Ericsson, Venkat" w:date="2024-04-08T21:12:00Z"/>
              </w:rPr>
            </w:pPr>
            <w:ins w:id="703" w:author="Ericsson, Venkat" w:date="2024-04-08T21:12:00Z">
              <w:r w:rsidRPr="005831A1">
                <w:t>-90</w:t>
              </w:r>
            </w:ins>
          </w:p>
        </w:tc>
        <w:tc>
          <w:tcPr>
            <w:tcW w:w="1162" w:type="dxa"/>
            <w:tcBorders>
              <w:top w:val="single" w:sz="4" w:space="0" w:color="auto"/>
              <w:left w:val="single" w:sz="4" w:space="0" w:color="auto"/>
              <w:right w:val="single" w:sz="4" w:space="0" w:color="auto"/>
            </w:tcBorders>
          </w:tcPr>
          <w:p w14:paraId="6DD186E3" w14:textId="77777777" w:rsidR="00515DAC" w:rsidRPr="005831A1" w:rsidRDefault="00515DAC" w:rsidP="00DB7AA9">
            <w:pPr>
              <w:pStyle w:val="TAC"/>
              <w:rPr>
                <w:ins w:id="704" w:author="Ericsson, Venkat" w:date="2024-04-08T21:12:00Z"/>
              </w:rPr>
            </w:pPr>
            <w:ins w:id="705" w:author="Ericsson, Venkat" w:date="2024-04-08T21:12:00Z">
              <w:r w:rsidRPr="005831A1">
                <w:t>-90</w:t>
              </w:r>
            </w:ins>
          </w:p>
        </w:tc>
        <w:tc>
          <w:tcPr>
            <w:tcW w:w="1163" w:type="dxa"/>
            <w:tcBorders>
              <w:top w:val="single" w:sz="4" w:space="0" w:color="auto"/>
              <w:left w:val="single" w:sz="4" w:space="0" w:color="auto"/>
              <w:right w:val="single" w:sz="4" w:space="0" w:color="auto"/>
            </w:tcBorders>
          </w:tcPr>
          <w:p w14:paraId="1A30A688" w14:textId="77777777" w:rsidR="00515DAC" w:rsidRPr="005831A1" w:rsidRDefault="00515DAC" w:rsidP="00DB7AA9">
            <w:pPr>
              <w:pStyle w:val="TAC"/>
              <w:rPr>
                <w:ins w:id="706" w:author="Ericsson, Venkat" w:date="2024-04-08T21:12:00Z"/>
              </w:rPr>
            </w:pPr>
            <w:ins w:id="707" w:author="Ericsson, Venkat" w:date="2024-04-08T21:12:00Z">
              <w:r w:rsidRPr="005831A1">
                <w:t>-90</w:t>
              </w:r>
            </w:ins>
          </w:p>
        </w:tc>
      </w:tr>
      <w:tr w:rsidR="00515DAC" w:rsidRPr="001C0E1B" w14:paraId="09D99AF5" w14:textId="77777777" w:rsidTr="00DB7AA9">
        <w:trPr>
          <w:jc w:val="center"/>
          <w:ins w:id="708" w:author="Ericsson, Venkat" w:date="2024-04-08T21:12:00Z"/>
        </w:trPr>
        <w:tc>
          <w:tcPr>
            <w:tcW w:w="967" w:type="dxa"/>
            <w:tcBorders>
              <w:top w:val="nil"/>
              <w:left w:val="single" w:sz="4" w:space="0" w:color="auto"/>
              <w:bottom w:val="single" w:sz="4" w:space="0" w:color="auto"/>
              <w:right w:val="single" w:sz="4" w:space="0" w:color="auto"/>
            </w:tcBorders>
            <w:shd w:val="clear" w:color="auto" w:fill="auto"/>
          </w:tcPr>
          <w:p w14:paraId="3601F1B8" w14:textId="77777777" w:rsidR="00515DAC" w:rsidRPr="001C0E1B" w:rsidRDefault="00515DAC" w:rsidP="00DB7AA9">
            <w:pPr>
              <w:pStyle w:val="TAL"/>
              <w:rPr>
                <w:ins w:id="709" w:author="Ericsson, Venkat" w:date="2024-04-08T21:12:00Z"/>
              </w:rPr>
            </w:pPr>
          </w:p>
        </w:tc>
        <w:tc>
          <w:tcPr>
            <w:tcW w:w="2827" w:type="dxa"/>
            <w:gridSpan w:val="2"/>
            <w:tcBorders>
              <w:top w:val="single" w:sz="4" w:space="0" w:color="auto"/>
              <w:left w:val="single" w:sz="4" w:space="0" w:color="auto"/>
              <w:right w:val="single" w:sz="4" w:space="0" w:color="auto"/>
            </w:tcBorders>
          </w:tcPr>
          <w:p w14:paraId="03A2F9FD" w14:textId="77777777" w:rsidR="00515DAC" w:rsidRPr="001C0E1B" w:rsidRDefault="00515DAC" w:rsidP="00DB7AA9">
            <w:pPr>
              <w:pStyle w:val="TAL"/>
              <w:rPr>
                <w:ins w:id="710" w:author="Ericsson, Venkat" w:date="2024-04-08T21:12:00Z"/>
              </w:rPr>
            </w:pPr>
            <w:ins w:id="711" w:author="Ericsson, Venkat" w:date="2024-04-08T21:12: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1E5CFFBB" w14:textId="77777777" w:rsidR="00515DAC" w:rsidRPr="001C0E1B" w:rsidRDefault="00515DAC" w:rsidP="00DB7AA9">
            <w:pPr>
              <w:pStyle w:val="TAC"/>
              <w:rPr>
                <w:ins w:id="712" w:author="Ericsson, Venkat" w:date="2024-04-08T21:12:00Z"/>
              </w:rPr>
            </w:pPr>
            <w:ins w:id="713" w:author="Ericsson, Venkat" w:date="2024-04-08T21:12:00Z">
              <w:r w:rsidRPr="001C0E1B">
                <w:t>dBm/SCS</w:t>
              </w:r>
            </w:ins>
          </w:p>
        </w:tc>
        <w:tc>
          <w:tcPr>
            <w:tcW w:w="1171" w:type="dxa"/>
            <w:tcBorders>
              <w:top w:val="single" w:sz="4" w:space="0" w:color="auto"/>
              <w:left w:val="single" w:sz="4" w:space="0" w:color="auto"/>
              <w:right w:val="single" w:sz="4" w:space="0" w:color="auto"/>
            </w:tcBorders>
          </w:tcPr>
          <w:p w14:paraId="70CB71D6" w14:textId="77777777" w:rsidR="00515DAC" w:rsidRPr="005831A1" w:rsidRDefault="00515DAC" w:rsidP="00DB7AA9">
            <w:pPr>
              <w:pStyle w:val="TAC"/>
              <w:rPr>
                <w:ins w:id="714" w:author="Ericsson, Venkat" w:date="2024-04-08T21:12:00Z"/>
              </w:rPr>
            </w:pPr>
            <w:ins w:id="715" w:author="Ericsson, Venkat" w:date="2024-04-08T21:12:00Z">
              <w:r w:rsidRPr="005831A1">
                <w:t>-87</w:t>
              </w:r>
            </w:ins>
          </w:p>
        </w:tc>
        <w:tc>
          <w:tcPr>
            <w:tcW w:w="1172" w:type="dxa"/>
            <w:gridSpan w:val="2"/>
            <w:tcBorders>
              <w:top w:val="single" w:sz="4" w:space="0" w:color="auto"/>
              <w:left w:val="single" w:sz="4" w:space="0" w:color="auto"/>
              <w:right w:val="single" w:sz="4" w:space="0" w:color="auto"/>
            </w:tcBorders>
          </w:tcPr>
          <w:p w14:paraId="47DB14D4" w14:textId="77777777" w:rsidR="00515DAC" w:rsidRPr="005831A1" w:rsidRDefault="00515DAC" w:rsidP="00DB7AA9">
            <w:pPr>
              <w:pStyle w:val="TAC"/>
              <w:rPr>
                <w:ins w:id="716" w:author="Ericsson, Venkat" w:date="2024-04-08T21:12:00Z"/>
              </w:rPr>
            </w:pPr>
            <w:ins w:id="717" w:author="Ericsson, Venkat" w:date="2024-04-08T21:12:00Z">
              <w:r w:rsidRPr="005831A1">
                <w:t>-87</w:t>
              </w:r>
            </w:ins>
          </w:p>
        </w:tc>
        <w:tc>
          <w:tcPr>
            <w:tcW w:w="1162" w:type="dxa"/>
            <w:tcBorders>
              <w:top w:val="single" w:sz="4" w:space="0" w:color="auto"/>
              <w:left w:val="single" w:sz="4" w:space="0" w:color="auto"/>
              <w:right w:val="single" w:sz="4" w:space="0" w:color="auto"/>
            </w:tcBorders>
          </w:tcPr>
          <w:p w14:paraId="3ABAED0C" w14:textId="77777777" w:rsidR="00515DAC" w:rsidRPr="005831A1" w:rsidRDefault="00515DAC" w:rsidP="00DB7AA9">
            <w:pPr>
              <w:pStyle w:val="TAC"/>
              <w:rPr>
                <w:ins w:id="718" w:author="Ericsson, Venkat" w:date="2024-04-08T21:12:00Z"/>
              </w:rPr>
            </w:pPr>
            <w:ins w:id="719" w:author="Ericsson, Venkat" w:date="2024-04-08T21:12:00Z">
              <w:r w:rsidRPr="005831A1">
                <w:t>-87</w:t>
              </w:r>
            </w:ins>
          </w:p>
        </w:tc>
        <w:tc>
          <w:tcPr>
            <w:tcW w:w="1163" w:type="dxa"/>
            <w:tcBorders>
              <w:top w:val="single" w:sz="4" w:space="0" w:color="auto"/>
              <w:left w:val="single" w:sz="4" w:space="0" w:color="auto"/>
              <w:right w:val="single" w:sz="4" w:space="0" w:color="auto"/>
            </w:tcBorders>
          </w:tcPr>
          <w:p w14:paraId="3024ABA5" w14:textId="77777777" w:rsidR="00515DAC" w:rsidRPr="005831A1" w:rsidRDefault="00515DAC" w:rsidP="00DB7AA9">
            <w:pPr>
              <w:pStyle w:val="TAC"/>
              <w:rPr>
                <w:ins w:id="720" w:author="Ericsson, Venkat" w:date="2024-04-08T21:12:00Z"/>
              </w:rPr>
            </w:pPr>
            <w:ins w:id="721" w:author="Ericsson, Venkat" w:date="2024-04-08T21:12:00Z">
              <w:r w:rsidRPr="005831A1">
                <w:t>-87</w:t>
              </w:r>
            </w:ins>
          </w:p>
        </w:tc>
      </w:tr>
      <w:tr w:rsidR="00515DAC" w:rsidRPr="001C0E1B" w14:paraId="3AA71DBD" w14:textId="77777777" w:rsidTr="00DB7AA9">
        <w:trPr>
          <w:jc w:val="center"/>
          <w:ins w:id="722" w:author="Ericsson, Venkat" w:date="2024-04-08T21:12:00Z"/>
        </w:trPr>
        <w:tc>
          <w:tcPr>
            <w:tcW w:w="967" w:type="dxa"/>
            <w:tcBorders>
              <w:top w:val="single" w:sz="4" w:space="0" w:color="auto"/>
              <w:left w:val="single" w:sz="4" w:space="0" w:color="auto"/>
              <w:bottom w:val="nil"/>
              <w:right w:val="single" w:sz="4" w:space="0" w:color="auto"/>
            </w:tcBorders>
            <w:shd w:val="clear" w:color="auto" w:fill="auto"/>
            <w:hideMark/>
          </w:tcPr>
          <w:p w14:paraId="7C1A5D73" w14:textId="77777777" w:rsidR="00515DAC" w:rsidRPr="001C0E1B" w:rsidRDefault="00515DAC" w:rsidP="00DB7AA9">
            <w:pPr>
              <w:pStyle w:val="TAL"/>
              <w:rPr>
                <w:ins w:id="723" w:author="Ericsson, Venkat" w:date="2024-04-08T21:12:00Z"/>
                <w:rFonts w:cs="Arial"/>
              </w:rPr>
            </w:pPr>
            <w:ins w:id="724" w:author="Ericsson, Venkat" w:date="2024-04-08T21:12:00Z">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1A800AAD" w14:textId="77777777" w:rsidR="00515DAC" w:rsidRPr="001C0E1B" w:rsidRDefault="00515DAC" w:rsidP="00DB7AA9">
            <w:pPr>
              <w:pStyle w:val="TAL"/>
              <w:rPr>
                <w:ins w:id="725" w:author="Ericsson, Venkat" w:date="2024-04-08T21:12:00Z"/>
              </w:rPr>
            </w:pPr>
            <w:ins w:id="726" w:author="Ericsson, Venkat" w:date="2024-04-08T21:12: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3D26591A" w14:textId="77777777" w:rsidR="00515DAC" w:rsidRPr="001C0E1B" w:rsidRDefault="00515DAC" w:rsidP="00DB7AA9">
            <w:pPr>
              <w:pStyle w:val="TAC"/>
              <w:rPr>
                <w:ins w:id="727" w:author="Ericsson, Venkat" w:date="2024-04-08T21:12:00Z"/>
              </w:rPr>
            </w:pPr>
            <w:ins w:id="728" w:author="Ericsson, Venkat" w:date="2024-04-08T21:12:00Z">
              <w:r w:rsidRPr="001C0E1B">
                <w:t>dBm/</w:t>
              </w:r>
            </w:ins>
          </w:p>
          <w:p w14:paraId="03351483" w14:textId="77777777" w:rsidR="00515DAC" w:rsidRPr="001C0E1B" w:rsidRDefault="00515DAC" w:rsidP="00DB7AA9">
            <w:pPr>
              <w:pStyle w:val="TAC"/>
              <w:rPr>
                <w:ins w:id="729" w:author="Ericsson, Venkat" w:date="2024-04-08T21:12:00Z"/>
              </w:rPr>
            </w:pPr>
            <w:ins w:id="730" w:author="Ericsson, Venkat" w:date="2024-04-08T21:12:00Z">
              <w:r w:rsidRPr="001C0E1B">
                <w:t>9.36MHz</w:t>
              </w:r>
            </w:ins>
          </w:p>
        </w:tc>
        <w:tc>
          <w:tcPr>
            <w:tcW w:w="1171" w:type="dxa"/>
            <w:tcBorders>
              <w:top w:val="single" w:sz="4" w:space="0" w:color="auto"/>
              <w:left w:val="single" w:sz="4" w:space="0" w:color="auto"/>
              <w:right w:val="single" w:sz="4" w:space="0" w:color="auto"/>
            </w:tcBorders>
          </w:tcPr>
          <w:p w14:paraId="2660A5CE" w14:textId="77777777" w:rsidR="00515DAC" w:rsidRPr="000B483E" w:rsidRDefault="00515DAC" w:rsidP="00DB7AA9">
            <w:pPr>
              <w:pStyle w:val="TAC"/>
              <w:rPr>
                <w:ins w:id="731" w:author="Ericsson, Venkat" w:date="2024-04-08T21:12:00Z"/>
                <w:highlight w:val="yellow"/>
              </w:rPr>
            </w:pPr>
            <w:ins w:id="732" w:author="Ericsson, Venkat" w:date="2024-04-08T21:12:00Z">
              <w:r>
                <w:t>-61.41</w:t>
              </w:r>
            </w:ins>
          </w:p>
        </w:tc>
        <w:tc>
          <w:tcPr>
            <w:tcW w:w="1172" w:type="dxa"/>
            <w:gridSpan w:val="2"/>
            <w:tcBorders>
              <w:top w:val="single" w:sz="4" w:space="0" w:color="auto"/>
              <w:left w:val="single" w:sz="4" w:space="0" w:color="auto"/>
              <w:right w:val="single" w:sz="4" w:space="0" w:color="auto"/>
            </w:tcBorders>
          </w:tcPr>
          <w:p w14:paraId="64C59CDD" w14:textId="77777777" w:rsidR="00515DAC" w:rsidRPr="000B483E" w:rsidRDefault="00515DAC" w:rsidP="00DB7AA9">
            <w:pPr>
              <w:pStyle w:val="TAC"/>
              <w:rPr>
                <w:ins w:id="733" w:author="Ericsson, Venkat" w:date="2024-04-08T21:12:00Z"/>
                <w:highlight w:val="yellow"/>
              </w:rPr>
            </w:pPr>
            <w:ins w:id="734" w:author="Ericsson, Venkat" w:date="2024-04-08T21:12:00Z">
              <w:r>
                <w:t>-61.41</w:t>
              </w:r>
            </w:ins>
          </w:p>
        </w:tc>
        <w:tc>
          <w:tcPr>
            <w:tcW w:w="1162" w:type="dxa"/>
            <w:tcBorders>
              <w:top w:val="single" w:sz="4" w:space="0" w:color="auto"/>
              <w:left w:val="single" w:sz="4" w:space="0" w:color="auto"/>
              <w:right w:val="single" w:sz="4" w:space="0" w:color="auto"/>
            </w:tcBorders>
          </w:tcPr>
          <w:p w14:paraId="0C1FB0A4" w14:textId="77777777" w:rsidR="00515DAC" w:rsidRPr="000B483E" w:rsidRDefault="00515DAC" w:rsidP="00DB7AA9">
            <w:pPr>
              <w:pStyle w:val="TAC"/>
              <w:rPr>
                <w:ins w:id="735" w:author="Ericsson, Venkat" w:date="2024-04-08T21:12:00Z"/>
                <w:highlight w:val="yellow"/>
              </w:rPr>
            </w:pPr>
            <w:ins w:id="736" w:author="Ericsson, Venkat" w:date="2024-04-08T21:12:00Z">
              <w:r>
                <w:t>-61.41</w:t>
              </w:r>
            </w:ins>
          </w:p>
        </w:tc>
        <w:tc>
          <w:tcPr>
            <w:tcW w:w="1163" w:type="dxa"/>
            <w:tcBorders>
              <w:top w:val="single" w:sz="4" w:space="0" w:color="auto"/>
              <w:left w:val="single" w:sz="4" w:space="0" w:color="auto"/>
              <w:right w:val="single" w:sz="4" w:space="0" w:color="auto"/>
            </w:tcBorders>
          </w:tcPr>
          <w:p w14:paraId="36C83BB3" w14:textId="77777777" w:rsidR="00515DAC" w:rsidRPr="000B483E" w:rsidRDefault="00515DAC" w:rsidP="00DB7AA9">
            <w:pPr>
              <w:pStyle w:val="TAC"/>
              <w:rPr>
                <w:ins w:id="737" w:author="Ericsson, Venkat" w:date="2024-04-08T21:12:00Z"/>
                <w:highlight w:val="yellow"/>
              </w:rPr>
            </w:pPr>
            <w:ins w:id="738" w:author="Ericsson, Venkat" w:date="2024-04-08T21:12:00Z">
              <w:r>
                <w:t>-61.41</w:t>
              </w:r>
            </w:ins>
          </w:p>
        </w:tc>
      </w:tr>
      <w:tr w:rsidR="00515DAC" w:rsidRPr="001C0E1B" w14:paraId="11C3B7F6" w14:textId="77777777" w:rsidTr="00DB7AA9">
        <w:trPr>
          <w:jc w:val="center"/>
          <w:ins w:id="739" w:author="Ericsson, Venkat" w:date="2024-04-08T21:12:00Z"/>
        </w:trPr>
        <w:tc>
          <w:tcPr>
            <w:tcW w:w="967" w:type="dxa"/>
            <w:tcBorders>
              <w:top w:val="nil"/>
              <w:left w:val="single" w:sz="4" w:space="0" w:color="auto"/>
              <w:right w:val="single" w:sz="4" w:space="0" w:color="auto"/>
            </w:tcBorders>
            <w:shd w:val="clear" w:color="auto" w:fill="auto"/>
            <w:hideMark/>
          </w:tcPr>
          <w:p w14:paraId="382CC217" w14:textId="77777777" w:rsidR="00515DAC" w:rsidRPr="001C0E1B" w:rsidRDefault="00515DAC" w:rsidP="00DB7AA9">
            <w:pPr>
              <w:pStyle w:val="TAL"/>
              <w:rPr>
                <w:ins w:id="740" w:author="Ericsson, Venkat" w:date="2024-04-08T21:12:00Z"/>
                <w:rFonts w:cs="Arial"/>
              </w:rPr>
            </w:pPr>
          </w:p>
        </w:tc>
        <w:tc>
          <w:tcPr>
            <w:tcW w:w="2827" w:type="dxa"/>
            <w:gridSpan w:val="2"/>
            <w:tcBorders>
              <w:left w:val="single" w:sz="4" w:space="0" w:color="auto"/>
              <w:right w:val="single" w:sz="4" w:space="0" w:color="auto"/>
            </w:tcBorders>
          </w:tcPr>
          <w:p w14:paraId="281EAB72" w14:textId="77777777" w:rsidR="00515DAC" w:rsidRPr="001C0E1B" w:rsidRDefault="00515DAC" w:rsidP="00DB7AA9">
            <w:pPr>
              <w:pStyle w:val="TAL"/>
              <w:rPr>
                <w:ins w:id="741" w:author="Ericsson, Venkat" w:date="2024-04-08T21:12:00Z"/>
              </w:rPr>
            </w:pPr>
            <w:ins w:id="742" w:author="Ericsson, Venkat" w:date="2024-04-08T21:12: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3BA40C01" w14:textId="77777777" w:rsidR="00515DAC" w:rsidRPr="001C0E1B" w:rsidRDefault="00515DAC" w:rsidP="00DB7AA9">
            <w:pPr>
              <w:pStyle w:val="TAC"/>
              <w:rPr>
                <w:ins w:id="743" w:author="Ericsson, Venkat" w:date="2024-04-08T21:12:00Z"/>
              </w:rPr>
            </w:pPr>
            <w:ins w:id="744" w:author="Ericsson, Venkat" w:date="2024-04-08T21:12:00Z">
              <w:r w:rsidRPr="001C0E1B">
                <w:t>dBm/</w:t>
              </w:r>
            </w:ins>
          </w:p>
          <w:p w14:paraId="1F6D692B" w14:textId="77777777" w:rsidR="00515DAC" w:rsidRPr="001C0E1B" w:rsidRDefault="00515DAC" w:rsidP="00DB7AA9">
            <w:pPr>
              <w:pStyle w:val="TAC"/>
              <w:rPr>
                <w:ins w:id="745" w:author="Ericsson, Venkat" w:date="2024-04-08T21:12:00Z"/>
              </w:rPr>
            </w:pPr>
            <w:ins w:id="746" w:author="Ericsson, Venkat" w:date="2024-04-08T21:12:00Z">
              <w:r w:rsidRPr="001C0E1B">
                <w:t>38.16MHz</w:t>
              </w:r>
            </w:ins>
          </w:p>
        </w:tc>
        <w:tc>
          <w:tcPr>
            <w:tcW w:w="1171" w:type="dxa"/>
            <w:tcBorders>
              <w:left w:val="single" w:sz="4" w:space="0" w:color="auto"/>
              <w:right w:val="single" w:sz="4" w:space="0" w:color="auto"/>
            </w:tcBorders>
          </w:tcPr>
          <w:p w14:paraId="43685230" w14:textId="77777777" w:rsidR="00515DAC" w:rsidRPr="000B483E" w:rsidRDefault="00515DAC" w:rsidP="00DB7AA9">
            <w:pPr>
              <w:pStyle w:val="TAC"/>
              <w:rPr>
                <w:ins w:id="747" w:author="Ericsson, Venkat" w:date="2024-04-08T21:12:00Z"/>
                <w:highlight w:val="yellow"/>
              </w:rPr>
            </w:pPr>
            <w:ins w:id="748" w:author="Ericsson, Venkat" w:date="2024-04-08T21:12:00Z">
              <w:r>
                <w:t>-55.31</w:t>
              </w:r>
            </w:ins>
          </w:p>
        </w:tc>
        <w:tc>
          <w:tcPr>
            <w:tcW w:w="1172" w:type="dxa"/>
            <w:gridSpan w:val="2"/>
            <w:tcBorders>
              <w:left w:val="single" w:sz="4" w:space="0" w:color="auto"/>
              <w:right w:val="single" w:sz="4" w:space="0" w:color="auto"/>
            </w:tcBorders>
          </w:tcPr>
          <w:p w14:paraId="1425E4CA" w14:textId="77777777" w:rsidR="00515DAC" w:rsidRPr="000B483E" w:rsidRDefault="00515DAC" w:rsidP="00DB7AA9">
            <w:pPr>
              <w:pStyle w:val="TAC"/>
              <w:rPr>
                <w:ins w:id="749" w:author="Ericsson, Venkat" w:date="2024-04-08T21:12:00Z"/>
                <w:highlight w:val="yellow"/>
              </w:rPr>
            </w:pPr>
            <w:ins w:id="750" w:author="Ericsson, Venkat" w:date="2024-04-08T21:12:00Z">
              <w:r>
                <w:t>-55.31</w:t>
              </w:r>
            </w:ins>
          </w:p>
        </w:tc>
        <w:tc>
          <w:tcPr>
            <w:tcW w:w="1162" w:type="dxa"/>
            <w:tcBorders>
              <w:left w:val="single" w:sz="4" w:space="0" w:color="auto"/>
              <w:right w:val="single" w:sz="4" w:space="0" w:color="auto"/>
            </w:tcBorders>
          </w:tcPr>
          <w:p w14:paraId="0CC6DBB3" w14:textId="77777777" w:rsidR="00515DAC" w:rsidRPr="000B483E" w:rsidRDefault="00515DAC" w:rsidP="00DB7AA9">
            <w:pPr>
              <w:pStyle w:val="TAC"/>
              <w:rPr>
                <w:ins w:id="751" w:author="Ericsson, Venkat" w:date="2024-04-08T21:12:00Z"/>
                <w:highlight w:val="yellow"/>
              </w:rPr>
            </w:pPr>
            <w:ins w:id="752" w:author="Ericsson, Venkat" w:date="2024-04-08T21:12:00Z">
              <w:r>
                <w:t>-55.31</w:t>
              </w:r>
            </w:ins>
          </w:p>
        </w:tc>
        <w:tc>
          <w:tcPr>
            <w:tcW w:w="1163" w:type="dxa"/>
            <w:tcBorders>
              <w:left w:val="single" w:sz="4" w:space="0" w:color="auto"/>
              <w:right w:val="single" w:sz="4" w:space="0" w:color="auto"/>
            </w:tcBorders>
          </w:tcPr>
          <w:p w14:paraId="43E70BFD" w14:textId="77777777" w:rsidR="00515DAC" w:rsidRPr="000B483E" w:rsidRDefault="00515DAC" w:rsidP="00DB7AA9">
            <w:pPr>
              <w:pStyle w:val="TAC"/>
              <w:rPr>
                <w:ins w:id="753" w:author="Ericsson, Venkat" w:date="2024-04-08T21:12:00Z"/>
                <w:highlight w:val="yellow"/>
              </w:rPr>
            </w:pPr>
            <w:ins w:id="754" w:author="Ericsson, Venkat" w:date="2024-04-08T21:12:00Z">
              <w:r>
                <w:t>-55.31</w:t>
              </w:r>
            </w:ins>
          </w:p>
        </w:tc>
      </w:tr>
      <w:tr w:rsidR="00515DAC" w:rsidRPr="001C0E1B" w14:paraId="77969E39" w14:textId="77777777" w:rsidTr="00DB7AA9">
        <w:trPr>
          <w:jc w:val="center"/>
          <w:ins w:id="755"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hideMark/>
          </w:tcPr>
          <w:p w14:paraId="1C75240C" w14:textId="77777777" w:rsidR="00515DAC" w:rsidRPr="001C0E1B" w:rsidRDefault="00515DAC" w:rsidP="00DB7AA9">
            <w:pPr>
              <w:pStyle w:val="TAL"/>
              <w:rPr>
                <w:ins w:id="756" w:author="Ericsson, Venkat" w:date="2024-04-08T21:12:00Z"/>
              </w:rPr>
            </w:pPr>
            <w:ins w:id="757" w:author="Ericsson, Venkat" w:date="2024-04-08T21:12: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54F4A55E" w14:textId="77777777" w:rsidR="00515DAC" w:rsidRPr="001C0E1B" w:rsidRDefault="00515DAC" w:rsidP="00DB7AA9">
            <w:pPr>
              <w:pStyle w:val="TAC"/>
              <w:rPr>
                <w:ins w:id="758" w:author="Ericsson, Venkat" w:date="2024-04-08T21:12:00Z"/>
              </w:rPr>
            </w:pPr>
            <w:ins w:id="759" w:author="Ericsson, Venkat" w:date="2024-04-08T21:12:00Z">
              <w:r w:rsidRPr="001C0E1B">
                <w:t>-</w:t>
              </w:r>
            </w:ins>
          </w:p>
        </w:tc>
        <w:tc>
          <w:tcPr>
            <w:tcW w:w="2343" w:type="dxa"/>
            <w:gridSpan w:val="3"/>
            <w:tcBorders>
              <w:top w:val="single" w:sz="4" w:space="0" w:color="auto"/>
              <w:left w:val="single" w:sz="4" w:space="0" w:color="auto"/>
              <w:bottom w:val="single" w:sz="4" w:space="0" w:color="auto"/>
              <w:right w:val="single" w:sz="4" w:space="0" w:color="auto"/>
            </w:tcBorders>
            <w:hideMark/>
          </w:tcPr>
          <w:p w14:paraId="4878EC27" w14:textId="77777777" w:rsidR="00515DAC" w:rsidRPr="001C0E1B" w:rsidRDefault="00515DAC" w:rsidP="00DB7AA9">
            <w:pPr>
              <w:pStyle w:val="TAC"/>
              <w:rPr>
                <w:ins w:id="760" w:author="Ericsson, Venkat" w:date="2024-04-08T21:12:00Z"/>
                <w:rFonts w:cs="Arial"/>
              </w:rPr>
            </w:pPr>
            <w:ins w:id="761" w:author="Ericsson, Venkat" w:date="2024-04-08T21:12:00Z">
              <w:r w:rsidRPr="001C0E1B">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tcPr>
          <w:p w14:paraId="62086850" w14:textId="77777777" w:rsidR="00515DAC" w:rsidRPr="001C0E1B" w:rsidRDefault="00515DAC" w:rsidP="00DB7AA9">
            <w:pPr>
              <w:pStyle w:val="TAC"/>
              <w:rPr>
                <w:ins w:id="762" w:author="Ericsson, Venkat" w:date="2024-04-08T21:12:00Z"/>
                <w:rFonts w:cs="Arial"/>
              </w:rPr>
            </w:pPr>
            <w:ins w:id="763" w:author="Ericsson, Venkat" w:date="2024-04-08T21:12:00Z">
              <w:r w:rsidRPr="001C0E1B">
                <w:rPr>
                  <w:rFonts w:cs="Arial"/>
                </w:rPr>
                <w:t>AWGN</w:t>
              </w:r>
            </w:ins>
          </w:p>
        </w:tc>
      </w:tr>
      <w:tr w:rsidR="00515DAC" w:rsidRPr="001C0E1B" w14:paraId="0739D1DC" w14:textId="77777777" w:rsidTr="00DB7AA9">
        <w:trPr>
          <w:jc w:val="center"/>
          <w:ins w:id="764" w:author="Ericsson, Venkat" w:date="2024-04-08T21:12: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840F6C0" w14:textId="77777777" w:rsidR="00515DAC" w:rsidRPr="001C0E1B" w:rsidRDefault="00515DAC" w:rsidP="00DB7AA9">
            <w:pPr>
              <w:pStyle w:val="TAN"/>
              <w:rPr>
                <w:ins w:id="765" w:author="Ericsson, Venkat" w:date="2024-04-08T21:12:00Z"/>
              </w:rPr>
            </w:pPr>
            <w:ins w:id="766" w:author="Ericsson, Venkat" w:date="2024-04-08T21:12:00Z">
              <w:r w:rsidRPr="001C0E1B">
                <w:t>Note 1:</w:t>
              </w:r>
              <w:r w:rsidRPr="001C0E1B">
                <w:tab/>
                <w:t>OCNG shall be used such that both cells are fully allocated and a constant total transmitted power spectral density is achieved for all OFDM symbols.</w:t>
              </w:r>
            </w:ins>
          </w:p>
          <w:p w14:paraId="1F47224E" w14:textId="77777777" w:rsidR="00515DAC" w:rsidRPr="001C0E1B" w:rsidRDefault="00515DAC" w:rsidP="00DB7AA9">
            <w:pPr>
              <w:pStyle w:val="TAN"/>
              <w:rPr>
                <w:ins w:id="767" w:author="Ericsson, Venkat" w:date="2024-04-08T21:12:00Z"/>
              </w:rPr>
            </w:pPr>
            <w:ins w:id="768" w:author="Ericsson, Venkat" w:date="2024-04-08T21:12: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69" w:author="Ericsson, Venkat" w:date="2024-04-08T21:12:00Z">
              <w:r w:rsidRPr="001C0E1B">
                <w:rPr>
                  <w:rFonts w:eastAsia="Calibri" w:cs="v4.2.0"/>
                  <w:position w:val="-12"/>
                  <w:szCs w:val="22"/>
                </w:rPr>
                <w:object w:dxaOrig="405" w:dyaOrig="345" w14:anchorId="1F9E8D87">
                  <v:shape id="_x0000_i1029" type="#_x0000_t75" style="width:16pt;height:15.5pt" o:ole="" fillcolor="window">
                    <v:imagedata r:id="rId18" o:title=""/>
                  </v:shape>
                  <o:OLEObject Type="Embed" ProgID="Equation.3" ShapeID="_x0000_i1029" DrawAspect="Content" ObjectID="_1774117514" r:id="rId25"/>
                </w:object>
              </w:r>
            </w:ins>
            <w:ins w:id="770" w:author="Ericsson, Venkat" w:date="2024-04-08T21:12:00Z">
              <w:r w:rsidRPr="001C0E1B">
                <w:t xml:space="preserve"> to be fulfilled.</w:t>
              </w:r>
            </w:ins>
          </w:p>
          <w:p w14:paraId="06FBDC29" w14:textId="77777777" w:rsidR="00515DAC" w:rsidRPr="001C0E1B" w:rsidRDefault="00515DAC" w:rsidP="00DB7AA9">
            <w:pPr>
              <w:pStyle w:val="TAN"/>
              <w:rPr>
                <w:ins w:id="771" w:author="Ericsson, Venkat" w:date="2024-04-08T21:12:00Z"/>
              </w:rPr>
            </w:pPr>
            <w:ins w:id="772" w:author="Ericsson, Venkat" w:date="2024-04-08T21:12:00Z">
              <w:r w:rsidRPr="001C0E1B">
                <w:t>Note 3:</w:t>
              </w:r>
              <w:r w:rsidRPr="001C0E1B">
                <w:tab/>
                <w:t>Io levels have been derived from other parameters for information purposes. They are not settable parameters themselves.</w:t>
              </w:r>
            </w:ins>
          </w:p>
        </w:tc>
      </w:tr>
    </w:tbl>
    <w:p w14:paraId="5034AAE7" w14:textId="77777777" w:rsidR="00515DAC" w:rsidRPr="001C0E1B" w:rsidRDefault="00515DAC" w:rsidP="00515DAC">
      <w:pPr>
        <w:rPr>
          <w:ins w:id="773" w:author="Ericsson, Venkat" w:date="2024-04-08T21:12:00Z"/>
        </w:rPr>
      </w:pPr>
    </w:p>
    <w:p w14:paraId="0F8D52C9" w14:textId="77777777" w:rsidR="00515DAC" w:rsidRPr="001C0E1B" w:rsidRDefault="00515DAC" w:rsidP="00515DAC">
      <w:pPr>
        <w:pStyle w:val="Heading5"/>
        <w:rPr>
          <w:ins w:id="774" w:author="Ericsson, Venkat" w:date="2024-04-08T21:12:00Z"/>
          <w:snapToGrid w:val="0"/>
        </w:rPr>
      </w:pPr>
      <w:bookmarkStart w:id="775" w:name="_Toc383691088"/>
      <w:ins w:id="776" w:author="Ericsson, Venkat" w:date="2024-04-08T21:12:00Z">
        <w:r w:rsidRPr="001C0E1B">
          <w:rPr>
            <w:snapToGrid w:val="0"/>
          </w:rPr>
          <w:t>A.6.</w:t>
        </w:r>
        <w:r>
          <w:rPr>
            <w:snapToGrid w:val="0"/>
          </w:rPr>
          <w:t>5</w:t>
        </w:r>
        <w:r w:rsidRPr="001C0E1B">
          <w:rPr>
            <w:snapToGrid w:val="0"/>
          </w:rPr>
          <w:t>.</w:t>
        </w:r>
        <w:r>
          <w:rPr>
            <w:snapToGrid w:val="0"/>
          </w:rPr>
          <w:t>x</w:t>
        </w:r>
        <w:r w:rsidRPr="001C0E1B">
          <w:rPr>
            <w:snapToGrid w:val="0"/>
          </w:rPr>
          <w:t>.1.3 Test Requirements</w:t>
        </w:r>
      </w:ins>
    </w:p>
    <w:bookmarkEnd w:id="775"/>
    <w:p w14:paraId="3BADADF4" w14:textId="77777777" w:rsidR="00515DAC" w:rsidRDefault="00515DAC" w:rsidP="00515DAC">
      <w:pPr>
        <w:spacing w:before="120" w:after="0"/>
        <w:rPr>
          <w:ins w:id="777" w:author="Ericsson, Venkat" w:date="2024-04-08T21:12:00Z"/>
        </w:rPr>
      </w:pPr>
      <w:ins w:id="778" w:author="Ericsson, Venkat" w:date="2024-04-08T21:12:00Z">
        <w:r w:rsidRPr="001C0E1B">
          <w:rPr>
            <w:rFonts w:eastAsia="MS Mincho" w:cs="v4.2.0"/>
          </w:rPr>
          <w:t xml:space="preserve">The UE shall transmit the PRACH to Cell </w:t>
        </w:r>
        <w:r w:rsidRPr="00FA6DE2">
          <w:rPr>
            <w:rFonts w:eastAsia="MS Mincho" w:cs="v4.2.0"/>
          </w:rPr>
          <w:t>2</w:t>
        </w:r>
        <w:r w:rsidRPr="009B3127">
          <w:rPr>
            <w:rFonts w:eastAsia="MS Mincho" w:cs="v4.2.0"/>
          </w:rPr>
          <w:t xml:space="preserve"> in the duration  </w:t>
        </w:r>
      </w:ins>
      <m:oMath>
        <m:sSub>
          <m:sSubPr>
            <m:ctrlPr>
              <w:ins w:id="779" w:author="Ericsson, Venkat" w:date="2024-04-08T21:12:00Z">
                <w:rPr>
                  <w:rFonts w:ascii="Cambria Math" w:hAnsi="Cambria Math"/>
                  <w:i/>
                  <w:sz w:val="24"/>
                  <w:szCs w:val="24"/>
                </w:rPr>
              </w:ins>
            </m:ctrlPr>
          </m:sSubPr>
          <m:e>
            <m:r>
              <w:ins w:id="780" w:author="Ericsson, Venkat" w:date="2024-04-08T21:12:00Z">
                <w:rPr>
                  <w:rFonts w:ascii="Cambria Math" w:hAnsi="Cambria Math"/>
                </w:rPr>
                <m:t>N</m:t>
              </w:ins>
            </m:r>
          </m:e>
          <m:sub>
            <m:r>
              <w:ins w:id="781" w:author="Ericsson, Venkat" w:date="2024-04-08T21:12:00Z">
                <w:rPr>
                  <w:rFonts w:ascii="Cambria Math" w:hAnsi="Cambria Math"/>
                </w:rPr>
                <m:t>T,2</m:t>
              </w:ins>
            </m:r>
          </m:sub>
        </m:sSub>
        <m:r>
          <w:ins w:id="782" w:author="Ericsson, Venkat" w:date="2024-04-08T21:12:00Z">
            <w:rPr>
              <w:rFonts w:ascii="Cambria Math" w:hAnsi="Cambria Math"/>
            </w:rPr>
            <m:t xml:space="preserve"> </m:t>
          </w:ins>
        </m:r>
      </m:oMath>
      <w:ins w:id="783" w:author="Ericsson, Venkat" w:date="2024-04-08T21:12:00Z">
        <w:r w:rsidRPr="009B3127">
          <w:rPr>
            <w:rFonts w:eastAsiaTheme="minorEastAsia" w:cs="v4.2.0"/>
            <w:lang w:eastAsia="zh-CN"/>
          </w:rPr>
          <w:t xml:space="preserve">+ 0.5ms + </w:t>
        </w:r>
      </w:ins>
      <m:oMath>
        <m:sSub>
          <m:sSubPr>
            <m:ctrlPr>
              <w:ins w:id="784" w:author="Ericsson, Venkat" w:date="2024-04-08T21:12:00Z">
                <w:rPr>
                  <w:rFonts w:ascii="Cambria Math" w:hAnsi="Cambria Math" w:cs="SimSun"/>
                  <w:i/>
                  <w:sz w:val="24"/>
                  <w:szCs w:val="24"/>
                </w:rPr>
              </w:ins>
            </m:ctrlPr>
          </m:sSubPr>
          <m:e>
            <m:r>
              <w:ins w:id="785" w:author="Ericsson, Venkat" w:date="2024-04-08T21:12:00Z">
                <w:rPr>
                  <w:rFonts w:ascii="Cambria Math" w:hAnsi="Cambria Math"/>
                </w:rPr>
                <m:t>T</m:t>
              </w:ins>
            </m:r>
          </m:e>
          <m:sub>
            <m:r>
              <w:ins w:id="786" w:author="Ericsson, Venkat" w:date="2024-04-08T21:12:00Z">
                <m:rPr>
                  <m:sty m:val="p"/>
                </m:rPr>
                <w:rPr>
                  <w:rFonts w:ascii="Cambria Math" w:hAnsi="Cambria Math"/>
                </w:rPr>
                <m:t>SSB</m:t>
              </w:ins>
            </m:r>
          </m:sub>
        </m:sSub>
      </m:oMath>
      <w:ins w:id="787" w:author="Ericsson, Venkat" w:date="2024-04-08T21:12:00Z">
        <w:r w:rsidRPr="009B3127">
          <w:rPr>
            <w:rFonts w:eastAsiaTheme="minorEastAsia" w:cs="v4.2.0"/>
            <w:sz w:val="24"/>
            <w:szCs w:val="24"/>
            <w:lang w:eastAsia="zh-CN"/>
          </w:rPr>
          <w:t xml:space="preserve"> </w:t>
        </w:r>
        <w:r w:rsidRPr="009B3127">
          <w:rPr>
            <w:rFonts w:eastAsia="MS Mincho" w:cs="v4.2.0"/>
          </w:rPr>
          <w:t>to</w:t>
        </w:r>
        <w:r w:rsidRPr="009B3127">
          <w:rPr>
            <w:rFonts w:eastAsiaTheme="minorEastAsia" w:cs="v4.2.0"/>
            <w:sz w:val="24"/>
            <w:szCs w:val="24"/>
            <w:lang w:eastAsia="zh-CN"/>
          </w:rPr>
          <w:t xml:space="preserve"> </w:t>
        </w:r>
      </w:ins>
      <m:oMath>
        <m:sSub>
          <m:sSubPr>
            <m:ctrlPr>
              <w:ins w:id="788" w:author="Ericsson, Venkat" w:date="2024-04-08T21:12:00Z">
                <w:rPr>
                  <w:rFonts w:ascii="Cambria Math" w:hAnsi="Cambria Math"/>
                  <w:i/>
                  <w:sz w:val="24"/>
                  <w:szCs w:val="24"/>
                </w:rPr>
              </w:ins>
            </m:ctrlPr>
          </m:sSubPr>
          <m:e>
            <m:r>
              <w:ins w:id="789" w:author="Ericsson, Venkat" w:date="2024-04-08T21:12:00Z">
                <w:rPr>
                  <w:rFonts w:ascii="Cambria Math" w:hAnsi="Cambria Math"/>
                </w:rPr>
                <m:t>N</m:t>
              </w:ins>
            </m:r>
          </m:e>
          <m:sub>
            <m:r>
              <w:ins w:id="790" w:author="Ericsson, Venkat" w:date="2024-04-08T21:12:00Z">
                <w:rPr>
                  <w:rFonts w:ascii="Cambria Math" w:hAnsi="Cambria Math"/>
                </w:rPr>
                <m:t>T,2</m:t>
              </w:ins>
            </m:r>
          </m:sub>
        </m:sSub>
        <m:r>
          <w:ins w:id="791" w:author="Ericsson, Venkat" w:date="2024-04-08T21:12:00Z">
            <w:rPr>
              <w:rFonts w:ascii="Cambria Math" w:hAnsi="Cambria Math"/>
            </w:rPr>
            <m:t xml:space="preserve"> </m:t>
          </w:ins>
        </m:r>
      </m:oMath>
      <w:ins w:id="792" w:author="Ericsson, Venkat" w:date="2024-04-08T21:12:00Z">
        <w:r w:rsidRPr="009B3127">
          <w:rPr>
            <w:rFonts w:eastAsiaTheme="minorEastAsia" w:cs="v4.2.0"/>
            <w:lang w:eastAsia="zh-CN"/>
          </w:rPr>
          <w:t xml:space="preserve">+ 0.5ms + </w:t>
        </w:r>
      </w:ins>
      <m:oMath>
        <m:sSub>
          <m:sSubPr>
            <m:ctrlPr>
              <w:ins w:id="793" w:author="Ericsson, Venkat" w:date="2024-04-08T21:12:00Z">
                <w:rPr>
                  <w:rFonts w:ascii="Cambria Math" w:hAnsi="Cambria Math" w:cs="SimSun"/>
                  <w:i/>
                  <w:sz w:val="24"/>
                  <w:szCs w:val="24"/>
                </w:rPr>
              </w:ins>
            </m:ctrlPr>
          </m:sSubPr>
          <m:e>
            <m:r>
              <w:ins w:id="794" w:author="Ericsson, Venkat" w:date="2024-04-08T21:12:00Z">
                <w:rPr>
                  <w:rFonts w:ascii="Cambria Math" w:hAnsi="Cambria Math"/>
                </w:rPr>
                <m:t>T</m:t>
              </w:ins>
            </m:r>
          </m:e>
          <m:sub>
            <m:r>
              <w:ins w:id="795" w:author="Ericsson, Venkat" w:date="2024-04-08T21:12:00Z">
                <m:rPr>
                  <m:sty m:val="p"/>
                </m:rPr>
                <w:rPr>
                  <w:rFonts w:ascii="Cambria Math" w:hAnsi="Cambria Math"/>
                </w:rPr>
                <m:t>SSB</m:t>
              </w:ins>
            </m:r>
          </m:sub>
        </m:sSub>
      </m:oMath>
      <w:ins w:id="796" w:author="Ericsson, Venkat" w:date="2024-04-08T21:12:00Z">
        <w:r w:rsidRPr="009B3127">
          <w:rPr>
            <w:rFonts w:eastAsiaTheme="minorEastAsia" w:cs="v4.2.0"/>
            <w:sz w:val="24"/>
            <w:szCs w:val="24"/>
            <w:lang w:eastAsia="zh-CN"/>
          </w:rPr>
          <w:t xml:space="preserve"> </w:t>
        </w:r>
        <w:r w:rsidRPr="009B3127">
          <w:rPr>
            <w:rFonts w:eastAsia="MS Mincho" w:cs="v4.2.0"/>
          </w:rPr>
          <w:t>+</w:t>
        </w:r>
      </w:ins>
      <m:oMath>
        <m:sSub>
          <m:sSubPr>
            <m:ctrlPr>
              <w:ins w:id="797" w:author="Ericsson, Venkat" w:date="2024-04-08T21:12:00Z">
                <w:rPr>
                  <w:rFonts w:ascii="Cambria Math" w:hAnsi="Cambria Math" w:cs="SimSun"/>
                  <w:i/>
                  <w:sz w:val="24"/>
                  <w:szCs w:val="24"/>
                </w:rPr>
              </w:ins>
            </m:ctrlPr>
          </m:sSubPr>
          <m:e>
            <m:r>
              <w:ins w:id="798" w:author="Ericsson, Venkat" w:date="2024-04-08T21:12:00Z">
                <w:rPr>
                  <w:rFonts w:ascii="Cambria Math" w:hAnsi="Cambria Math"/>
                </w:rPr>
                <m:t>T</m:t>
              </w:ins>
            </m:r>
          </m:e>
          <m:sub>
            <m:r>
              <w:ins w:id="799" w:author="Ericsson, Venkat" w:date="2024-04-08T21:12:00Z">
                <m:rPr>
                  <m:sty m:val="p"/>
                </m:rPr>
                <w:rPr>
                  <w:rFonts w:ascii="Cambria Math" w:hAnsi="Cambria Math"/>
                </w:rPr>
                <m:t>IU</m:t>
              </w:ins>
            </m:r>
          </m:sub>
        </m:sSub>
      </m:oMath>
      <w:ins w:id="800" w:author="Ericsson, Venkat" w:date="2024-04-08T21:12:00Z">
        <w:r w:rsidRPr="009B3127">
          <w:rPr>
            <w:rFonts w:eastAsiaTheme="minorEastAsia" w:cs="v4.2.0"/>
            <w:sz w:val="24"/>
            <w:szCs w:val="24"/>
            <w:lang w:eastAsia="zh-CN"/>
          </w:rPr>
          <w:t xml:space="preserve"> </w:t>
        </w:r>
        <w:r w:rsidRPr="009B3127">
          <w:rPr>
            <w:rFonts w:eastAsia="MS Mincho" w:cs="v4.2.0"/>
          </w:rPr>
          <w:t xml:space="preserve">from the beginning of time period T2 if UE supports early TCI state activation, where </w:t>
        </w:r>
      </w:ins>
      <m:oMath>
        <m:sSub>
          <m:sSubPr>
            <m:ctrlPr>
              <w:ins w:id="801" w:author="Ericsson, Venkat" w:date="2024-04-08T21:12:00Z">
                <w:rPr>
                  <w:rFonts w:ascii="Cambria Math" w:hAnsi="Cambria Math" w:cs="SimSun"/>
                  <w:i/>
                  <w:sz w:val="24"/>
                  <w:szCs w:val="24"/>
                </w:rPr>
              </w:ins>
            </m:ctrlPr>
          </m:sSubPr>
          <m:e>
            <m:r>
              <w:ins w:id="802" w:author="Ericsson, Venkat" w:date="2024-04-08T21:12:00Z">
                <w:rPr>
                  <w:rFonts w:ascii="Cambria Math" w:hAnsi="Cambria Math"/>
                </w:rPr>
                <m:t>T</m:t>
              </w:ins>
            </m:r>
          </m:e>
          <m:sub>
            <m:r>
              <w:ins w:id="803" w:author="Ericsson, Venkat" w:date="2024-04-08T21:12:00Z">
                <m:rPr>
                  <m:sty m:val="p"/>
                </m:rPr>
                <w:rPr>
                  <w:rFonts w:ascii="Cambria Math" w:hAnsi="Cambria Math"/>
                </w:rPr>
                <m:t>IU</m:t>
              </w:ins>
            </m:r>
          </m:sub>
        </m:sSub>
      </m:oMath>
      <w:ins w:id="804" w:author="Ericsson, Venkat" w:date="2024-04-08T21:12:00Z">
        <w:r w:rsidRPr="009B3127">
          <w:rPr>
            <w:rFonts w:eastAsia="MS Mincho" w:cs="v4.2.0"/>
          </w:rPr>
          <w:t xml:space="preserve"> is the uncertainty </w:t>
        </w:r>
        <w:r w:rsidRPr="009B3127">
          <w:rPr>
            <w:lang w:eastAsia="zh-CN"/>
          </w:rPr>
          <w:t>in acquiring the first available</w:t>
        </w:r>
        <w:r w:rsidRPr="009B3127">
          <w:rPr>
            <w:rFonts w:eastAsiaTheme="minorEastAsia"/>
            <w:lang w:eastAsia="zh-CN"/>
          </w:rPr>
          <w:t xml:space="preserve"> PRACH occasion in Cell 2 with the value</w:t>
        </w:r>
        <w:r w:rsidRPr="009B3127">
          <w:rPr>
            <w:rFonts w:eastAsia="MS Mincho" w:cs="v4.2.0"/>
          </w:rPr>
          <w:t xml:space="preserve"> 20ms.</w:t>
        </w:r>
        <w:r w:rsidRPr="002A7FDF">
          <w:rPr>
            <w:rFonts w:cs="v4.2.0"/>
          </w:rPr>
          <w:t xml:space="preserve"> </w:t>
        </w:r>
        <w:r>
          <w:rPr>
            <w:lang w:eastAsia="zh-CN"/>
          </w:rPr>
          <w:t>After transmitting PRACH on Cell 2, UE shall be back to Cell 1.</w:t>
        </w:r>
      </w:ins>
    </w:p>
    <w:p w14:paraId="10F747AE" w14:textId="77777777" w:rsidR="00515DAC" w:rsidRPr="001C0E1B" w:rsidRDefault="00515DAC" w:rsidP="00515DAC">
      <w:pPr>
        <w:pStyle w:val="NO"/>
        <w:rPr>
          <w:ins w:id="805" w:author="Ericsson, Venkat" w:date="2024-04-08T21:12:00Z"/>
        </w:rPr>
      </w:pPr>
      <w:ins w:id="806" w:author="Ericsson, Venkat" w:date="2024-04-08T21:12:00Z">
        <w:r w:rsidRPr="001C0E1B">
          <w:t>NOTE:</w:t>
        </w:r>
        <w:r w:rsidRPr="001C0E1B">
          <w:tab/>
          <w:t xml:space="preserve">The </w:t>
        </w:r>
        <w:r>
          <w:t>PDCCH order RACH</w:t>
        </w:r>
        <w:r w:rsidRPr="001C0E1B">
          <w:t xml:space="preserve"> delay can be expressed as: </w:t>
        </w:r>
      </w:ins>
      <m:oMath>
        <m:sSub>
          <m:sSubPr>
            <m:ctrlPr>
              <w:ins w:id="807" w:author="Ericsson, Venkat" w:date="2024-04-08T21:12:00Z">
                <w:rPr>
                  <w:rFonts w:ascii="Cambria Math" w:hAnsi="Cambria Math" w:cs="SimSun"/>
                  <w:i/>
                  <w:sz w:val="24"/>
                  <w:szCs w:val="24"/>
                </w:rPr>
              </w:ins>
            </m:ctrlPr>
          </m:sSubPr>
          <m:e>
            <m:r>
              <w:ins w:id="808" w:author="Ericsson, Venkat" w:date="2024-04-08T21:12:00Z">
                <w:rPr>
                  <w:rFonts w:ascii="Cambria Math" w:hAnsi="Cambria Math"/>
                </w:rPr>
                <m:t>N</m:t>
              </w:ins>
            </m:r>
          </m:e>
          <m:sub>
            <m:r>
              <w:ins w:id="809" w:author="Ericsson, Venkat" w:date="2024-04-08T21:12:00Z">
                <w:rPr>
                  <w:rFonts w:ascii="Cambria Math" w:hAnsi="Cambria Math"/>
                </w:rPr>
                <m:t>T,2</m:t>
              </w:ins>
            </m:r>
          </m:sub>
        </m:sSub>
        <m:r>
          <w:ins w:id="810" w:author="Ericsson, Venkat" w:date="2024-04-08T21:12:00Z">
            <w:rPr>
              <w:rFonts w:ascii="Cambria Math" w:hAnsi="Cambria Math"/>
            </w:rPr>
            <m:t>+</m:t>
          </w:ins>
        </m:r>
        <m:sSub>
          <m:sSubPr>
            <m:ctrlPr>
              <w:ins w:id="811" w:author="Ericsson, Venkat" w:date="2024-04-08T21:12:00Z">
                <w:rPr>
                  <w:rFonts w:ascii="Cambria Math" w:hAnsi="Cambria Math" w:cs="SimSun"/>
                  <w:i/>
                  <w:sz w:val="24"/>
                  <w:szCs w:val="24"/>
                </w:rPr>
              </w:ins>
            </m:ctrlPr>
          </m:sSubPr>
          <m:e>
            <m:r>
              <w:ins w:id="812" w:author="Ericsson, Venkat" w:date="2024-04-08T21:12:00Z">
                <w:rPr>
                  <w:rFonts w:ascii="Cambria Math" w:hAnsi="Cambria Math"/>
                </w:rPr>
                <m:t>T</m:t>
              </w:ins>
            </m:r>
          </m:e>
          <m:sub>
            <m:r>
              <w:ins w:id="813" w:author="Ericsson, Venkat" w:date="2024-04-08T21:12:00Z">
                <m:rPr>
                  <m:sty m:val="p"/>
                </m:rPr>
                <w:rPr>
                  <w:rFonts w:ascii="Cambria Math" w:hAnsi="Cambria Math"/>
                </w:rPr>
                <m:t>BWPswitchDelay</m:t>
              </w:ins>
            </m:r>
          </m:sub>
        </m:sSub>
        <m:r>
          <w:ins w:id="814" w:author="Ericsson, Venkat" w:date="2024-04-08T21:12:00Z">
            <w:rPr>
              <w:rFonts w:ascii="Cambria Math" w:hAnsi="Cambria Math"/>
            </w:rPr>
            <m:t>+</m:t>
          </w:ins>
        </m:r>
        <m:sSub>
          <m:sSubPr>
            <m:ctrlPr>
              <w:ins w:id="815" w:author="Ericsson, Venkat" w:date="2024-04-08T21:12:00Z">
                <w:rPr>
                  <w:rFonts w:ascii="Cambria Math" w:hAnsi="Cambria Math" w:cs="SimSun"/>
                  <w:i/>
                  <w:sz w:val="24"/>
                  <w:szCs w:val="24"/>
                </w:rPr>
              </w:ins>
            </m:ctrlPr>
          </m:sSubPr>
          <m:e>
            <m:r>
              <w:ins w:id="816" w:author="Ericsson, Venkat" w:date="2024-04-08T21:12:00Z">
                <w:rPr>
                  <w:rFonts w:ascii="Cambria Math" w:hAnsi="Cambria Math"/>
                </w:rPr>
                <m:t>∆</m:t>
              </w:ins>
            </m:r>
          </m:e>
          <m:sub>
            <m:r>
              <w:ins w:id="817" w:author="Ericsson, Venkat" w:date="2024-04-08T21:12:00Z">
                <m:rPr>
                  <m:sty m:val="p"/>
                </m:rPr>
                <w:rPr>
                  <w:rFonts w:ascii="Cambria Math" w:hAnsi="Cambria Math"/>
                </w:rPr>
                <m:t>Delay</m:t>
              </w:ins>
            </m:r>
          </m:sub>
        </m:sSub>
        <m:r>
          <w:ins w:id="818" w:author="Ericsson, Venkat" w:date="2024-04-08T21:12:00Z">
            <w:rPr>
              <w:rFonts w:ascii="Cambria Math" w:hAnsi="Cambria Math"/>
            </w:rPr>
            <m:t>+</m:t>
          </w:ins>
        </m:r>
        <m:sSub>
          <m:sSubPr>
            <m:ctrlPr>
              <w:ins w:id="819" w:author="Ericsson, Venkat" w:date="2024-04-08T21:12:00Z">
                <w:rPr>
                  <w:rFonts w:ascii="Cambria Math" w:hAnsi="Cambria Math" w:cs="SimSun"/>
                  <w:i/>
                  <w:sz w:val="24"/>
                  <w:szCs w:val="24"/>
                </w:rPr>
              </w:ins>
            </m:ctrlPr>
          </m:sSubPr>
          <m:e>
            <m:r>
              <w:ins w:id="820" w:author="Ericsson, Venkat" w:date="2024-04-08T21:12:00Z">
                <w:rPr>
                  <w:rFonts w:ascii="Cambria Math" w:hAnsi="Cambria Math"/>
                </w:rPr>
                <m:t>T</m:t>
              </w:ins>
            </m:r>
          </m:e>
          <m:sub>
            <m:r>
              <w:ins w:id="821" w:author="Ericsson, Venkat" w:date="2024-04-08T21:12:00Z">
                <m:rPr>
                  <m:sty m:val="p"/>
                </m:rPr>
                <w:rPr>
                  <w:rFonts w:ascii="Cambria Math" w:hAnsi="Cambria Math"/>
                </w:rPr>
                <m:t>switch</m:t>
              </w:ins>
            </m:r>
          </m:sub>
        </m:sSub>
        <m:r>
          <w:ins w:id="822" w:author="Ericsson, Venkat" w:date="2024-04-08T21:12:00Z">
            <w:rPr>
              <w:rFonts w:ascii="Cambria Math" w:hAnsi="Cambria Math"/>
            </w:rPr>
            <m:t>+</m:t>
          </w:ins>
        </m:r>
        <m:sSub>
          <m:sSubPr>
            <m:ctrlPr>
              <w:ins w:id="823" w:author="Ericsson, Venkat" w:date="2024-04-08T21:12:00Z">
                <w:rPr>
                  <w:rFonts w:ascii="Cambria Math" w:hAnsi="Cambria Math" w:cs="SimSun"/>
                  <w:i/>
                  <w:sz w:val="24"/>
                  <w:szCs w:val="24"/>
                </w:rPr>
              </w:ins>
            </m:ctrlPr>
          </m:sSubPr>
          <m:e>
            <m:r>
              <w:ins w:id="824" w:author="Ericsson, Venkat" w:date="2024-04-08T21:12:00Z">
                <w:rPr>
                  <w:rFonts w:ascii="Cambria Math" w:hAnsi="Cambria Math"/>
                </w:rPr>
                <m:t>T</m:t>
              </w:ins>
            </m:r>
          </m:e>
          <m:sub>
            <m:r>
              <w:ins w:id="825" w:author="Ericsson, Venkat" w:date="2024-04-08T21:12:00Z">
                <m:rPr>
                  <m:sty m:val="p"/>
                </m:rPr>
                <w:rPr>
                  <w:rFonts w:ascii="Cambria Math" w:hAnsi="Cambria Math"/>
                </w:rPr>
                <m:t>SSB</m:t>
              </w:ins>
            </m:r>
          </m:sub>
        </m:sSub>
        <m:r>
          <w:ins w:id="826" w:author="Ericsson, Venkat" w:date="2024-04-08T21:12:00Z">
            <w:rPr>
              <w:rFonts w:ascii="Cambria Math" w:hAnsi="Cambria Math"/>
            </w:rPr>
            <m:t>+</m:t>
          </w:ins>
        </m:r>
        <m:sSub>
          <m:sSubPr>
            <m:ctrlPr>
              <w:ins w:id="827" w:author="Ericsson, Venkat" w:date="2024-04-08T21:12:00Z">
                <w:rPr>
                  <w:rFonts w:ascii="Cambria Math" w:hAnsi="Cambria Math" w:cs="SimSun"/>
                  <w:i/>
                  <w:sz w:val="24"/>
                  <w:szCs w:val="24"/>
                </w:rPr>
              </w:ins>
            </m:ctrlPr>
          </m:sSubPr>
          <m:e>
            <m:r>
              <w:ins w:id="828" w:author="Ericsson, Venkat" w:date="2024-04-08T21:12:00Z">
                <w:rPr>
                  <w:rFonts w:ascii="Cambria Math" w:hAnsi="Cambria Math"/>
                </w:rPr>
                <m:t>∆</m:t>
              </w:ins>
            </m:r>
          </m:e>
          <m:sub>
            <m:r>
              <w:ins w:id="829" w:author="Ericsson, Venkat" w:date="2024-04-08T21:12:00Z">
                <m:rPr>
                  <m:sty m:val="p"/>
                </m:rPr>
                <w:rPr>
                  <w:rFonts w:ascii="Cambria Math" w:hAnsi="Cambria Math"/>
                </w:rPr>
                <m:t>RF/BB preparation</m:t>
              </w:ins>
            </m:r>
          </m:sub>
        </m:sSub>
      </m:oMath>
      <w:ins w:id="830" w:author="Ericsson, Venkat" w:date="2024-04-08T21:12:00Z">
        <w:r w:rsidRPr="001C0E1B">
          <w:t>, where:</w:t>
        </w:r>
      </w:ins>
    </w:p>
    <w:p w14:paraId="7985901C" w14:textId="77777777" w:rsidR="00515DAC" w:rsidRDefault="00515DAC" w:rsidP="00515DAC">
      <w:pPr>
        <w:pStyle w:val="B10"/>
        <w:rPr>
          <w:ins w:id="831" w:author="Ericsson, Venkat" w:date="2024-04-08T21:12:00Z"/>
        </w:rPr>
      </w:pPr>
      <w:ins w:id="832" w:author="Ericsson, Venkat" w:date="2024-04-08T21:12:00Z">
        <w:r>
          <w:t>-</w:t>
        </w:r>
        <w:r>
          <w:tab/>
        </w:r>
      </w:ins>
      <m:oMath>
        <m:sSub>
          <m:sSubPr>
            <m:ctrlPr>
              <w:ins w:id="833" w:author="Ericsson, Venkat" w:date="2024-04-08T21:12:00Z">
                <w:rPr>
                  <w:rFonts w:ascii="Cambria Math" w:hAnsi="Cambria Math" w:cs="SimSun"/>
                  <w:i/>
                  <w:sz w:val="24"/>
                  <w:szCs w:val="24"/>
                </w:rPr>
              </w:ins>
            </m:ctrlPr>
          </m:sSubPr>
          <m:e>
            <m:r>
              <w:ins w:id="834" w:author="Ericsson, Venkat" w:date="2024-04-08T21:12:00Z">
                <w:rPr>
                  <w:rFonts w:ascii="Cambria Math" w:hAnsi="Cambria Math"/>
                </w:rPr>
                <m:t>N</m:t>
              </w:ins>
            </m:r>
          </m:e>
          <m:sub>
            <m:r>
              <w:ins w:id="835" w:author="Ericsson, Venkat" w:date="2024-04-08T21:12:00Z">
                <w:rPr>
                  <w:rFonts w:ascii="Cambria Math" w:hAnsi="Cambria Math"/>
                </w:rPr>
                <m:t>T,2</m:t>
              </w:ins>
            </m:r>
          </m:sub>
        </m:sSub>
      </m:oMath>
      <w:ins w:id="836" w:author="Ericsson, Venkat" w:date="2024-04-08T21:12:00Z">
        <w:r>
          <w:t xml:space="preserve"> is a time duration of </w:t>
        </w:r>
      </w:ins>
      <m:oMath>
        <m:sSub>
          <m:sSubPr>
            <m:ctrlPr>
              <w:ins w:id="837" w:author="Ericsson, Venkat" w:date="2024-04-08T21:12:00Z">
                <w:rPr>
                  <w:rFonts w:ascii="Cambria Math" w:hAnsi="Cambria Math" w:cs="SimSun"/>
                  <w:i/>
                  <w:sz w:val="24"/>
                  <w:szCs w:val="24"/>
                </w:rPr>
              </w:ins>
            </m:ctrlPr>
          </m:sSubPr>
          <m:e>
            <m:r>
              <w:ins w:id="838" w:author="Ericsson, Venkat" w:date="2024-04-08T21:12:00Z">
                <w:rPr>
                  <w:rFonts w:ascii="Cambria Math" w:hAnsi="Cambria Math"/>
                </w:rPr>
                <m:t>N</m:t>
              </w:ins>
            </m:r>
          </m:e>
          <m:sub>
            <m:r>
              <w:ins w:id="839" w:author="Ericsson, Venkat" w:date="2024-04-08T21:12:00Z">
                <w:rPr>
                  <w:rFonts w:ascii="Cambria Math" w:hAnsi="Cambria Math"/>
                </w:rPr>
                <m:t>2</m:t>
              </w:ins>
            </m:r>
          </m:sub>
        </m:sSub>
      </m:oMath>
      <w:ins w:id="840" w:author="Ericsson, Venkat" w:date="2024-04-08T21:12:00Z">
        <w:r>
          <w:t xml:space="preserve"> symbols corresponding to a PUSCH preparation time for UE processing capability 1 </w:t>
        </w:r>
        <w:r>
          <w:rPr>
            <w:lang w:eastAsia="zh-CN"/>
          </w:rPr>
          <w:t xml:space="preserve">assuming </w:t>
        </w:r>
      </w:ins>
      <m:oMath>
        <m:r>
          <w:ins w:id="841" w:author="Ericsson, Venkat" w:date="2024-04-08T21:12:00Z">
            <w:rPr>
              <w:rFonts w:ascii="Cambria Math" w:hAnsi="Cambria Math"/>
            </w:rPr>
            <m:t>μ</m:t>
          </w:ins>
        </m:r>
      </m:oMath>
      <w:ins w:id="842" w:author="Ericsson, Venkat" w:date="2024-04-08T21:12:00Z">
        <w:r>
          <w:rPr>
            <w:rFonts w:eastAsia="DengXian"/>
            <w:lang w:eastAsia="zh-CN"/>
          </w:rPr>
          <w:t xml:space="preserve"> corresponds to the smallest SCS configuration between the SCS configuration of the PDCCH order and the SCS configuration of the corresponding PRACH transmission</w:t>
        </w:r>
        <w:r w:rsidRPr="001C0E1B">
          <w:t xml:space="preserve"> and is specified in </w:t>
        </w:r>
        <w:r>
          <w:rPr>
            <w:color w:val="000000"/>
          </w:rPr>
          <w:t>Table 6.4-1 in 38.214 [26]</w:t>
        </w:r>
        <w:r w:rsidRPr="001C0E1B">
          <w:t>.</w:t>
        </w:r>
      </w:ins>
    </w:p>
    <w:p w14:paraId="13F68154" w14:textId="77777777" w:rsidR="00515DAC" w:rsidRDefault="00515DAC" w:rsidP="00515DAC">
      <w:pPr>
        <w:pStyle w:val="B10"/>
        <w:rPr>
          <w:ins w:id="843" w:author="Ericsson, Venkat" w:date="2024-04-08T21:12:00Z"/>
        </w:rPr>
      </w:pPr>
      <w:ins w:id="844" w:author="Ericsson, Venkat" w:date="2024-04-08T21:12:00Z">
        <w:r>
          <w:t>-</w:t>
        </w:r>
        <w:r>
          <w:tab/>
        </w:r>
      </w:ins>
      <m:oMath>
        <m:sSub>
          <m:sSubPr>
            <m:ctrlPr>
              <w:ins w:id="845" w:author="Ericsson, Venkat" w:date="2024-04-08T21:12:00Z">
                <w:rPr>
                  <w:rFonts w:ascii="Cambria Math" w:hAnsi="Cambria Math" w:cs="SimSun"/>
                  <w:i/>
                  <w:sz w:val="24"/>
                  <w:szCs w:val="24"/>
                </w:rPr>
              </w:ins>
            </m:ctrlPr>
          </m:sSubPr>
          <m:e>
            <m:r>
              <w:ins w:id="846" w:author="Ericsson, Venkat" w:date="2024-04-08T21:12:00Z">
                <w:rPr>
                  <w:rFonts w:ascii="Cambria Math" w:hAnsi="Cambria Math"/>
                </w:rPr>
                <m:t>T</m:t>
              </w:ins>
            </m:r>
          </m:e>
          <m:sub>
            <m:r>
              <w:ins w:id="847" w:author="Ericsson, Venkat" w:date="2024-04-08T21:12:00Z">
                <m:rPr>
                  <m:sty m:val="p"/>
                </m:rPr>
                <w:rPr>
                  <w:rFonts w:ascii="Cambria Math" w:hAnsi="Cambria Math"/>
                </w:rPr>
                <m:t>BWPswitchDelay</m:t>
              </w:ins>
            </m:r>
          </m:sub>
        </m:sSub>
      </m:oMath>
      <w:ins w:id="848" w:author="Ericsson, Venkat" w:date="2024-04-08T21:12:00Z">
        <w:r>
          <w:t xml:space="preserve">= 0, </w:t>
        </w:r>
      </w:ins>
      <m:oMath>
        <m:sSub>
          <m:sSubPr>
            <m:ctrlPr>
              <w:ins w:id="849" w:author="Ericsson, Venkat" w:date="2024-04-08T21:12:00Z">
                <w:rPr>
                  <w:rFonts w:ascii="Cambria Math" w:hAnsi="Cambria Math" w:cs="SimSun"/>
                  <w:i/>
                  <w:sz w:val="24"/>
                  <w:szCs w:val="24"/>
                </w:rPr>
              </w:ins>
            </m:ctrlPr>
          </m:sSubPr>
          <m:e>
            <m:r>
              <w:ins w:id="850" w:author="Ericsson, Venkat" w:date="2024-04-08T21:12:00Z">
                <w:rPr>
                  <w:rFonts w:ascii="Cambria Math" w:hAnsi="Cambria Math"/>
                </w:rPr>
                <m:t>T</m:t>
              </w:ins>
            </m:r>
          </m:e>
          <m:sub>
            <m:r>
              <w:ins w:id="851" w:author="Ericsson, Venkat" w:date="2024-04-08T21:12:00Z">
                <m:rPr>
                  <m:sty m:val="p"/>
                </m:rPr>
                <w:rPr>
                  <w:rFonts w:ascii="Cambria Math" w:hAnsi="Cambria Math"/>
                </w:rPr>
                <m:t>switch</m:t>
              </w:ins>
            </m:r>
          </m:sub>
        </m:sSub>
      </m:oMath>
      <w:ins w:id="852" w:author="Ericsson, Venkat" w:date="2024-04-08T21:12:00Z">
        <w:r>
          <w:t xml:space="preserve">= 0, </w:t>
        </w:r>
      </w:ins>
      <m:oMath>
        <m:sSub>
          <m:sSubPr>
            <m:ctrlPr>
              <w:ins w:id="853" w:author="Ericsson, Venkat" w:date="2024-04-08T21:12:00Z">
                <w:rPr>
                  <w:rFonts w:ascii="Cambria Math" w:hAnsi="Cambria Math" w:cs="SimSun"/>
                  <w:i/>
                  <w:sz w:val="24"/>
                  <w:szCs w:val="24"/>
                </w:rPr>
              </w:ins>
            </m:ctrlPr>
          </m:sSubPr>
          <m:e>
            <m:r>
              <w:ins w:id="854" w:author="Ericsson, Venkat" w:date="2024-04-08T21:12:00Z">
                <w:rPr>
                  <w:rFonts w:ascii="Cambria Math" w:hAnsi="Cambria Math"/>
                </w:rPr>
                <m:t>∆</m:t>
              </w:ins>
            </m:r>
          </m:e>
          <m:sub>
            <m:r>
              <w:ins w:id="855" w:author="Ericsson, Venkat" w:date="2024-04-08T21:12:00Z">
                <m:rPr>
                  <m:sty m:val="p"/>
                </m:rPr>
                <w:rPr>
                  <w:rFonts w:ascii="Cambria Math" w:hAnsi="Cambria Math"/>
                </w:rPr>
                <m:t>RF/BB preparation</m:t>
              </w:ins>
            </m:r>
          </m:sub>
        </m:sSub>
      </m:oMath>
      <w:ins w:id="856" w:author="Ericsson, Venkat" w:date="2024-04-08T21:12:00Z">
        <w:r>
          <w:t>= 0</w:t>
        </w:r>
      </w:ins>
    </w:p>
    <w:p w14:paraId="72CC306E" w14:textId="77777777" w:rsidR="00515DAC" w:rsidRDefault="00515DAC" w:rsidP="00515DAC">
      <w:pPr>
        <w:pStyle w:val="B10"/>
        <w:rPr>
          <w:ins w:id="857" w:author="Ericsson, Venkat" w:date="2024-04-08T21:12:00Z"/>
        </w:rPr>
      </w:pPr>
      <w:ins w:id="858" w:author="Ericsson, Venkat" w:date="2024-04-08T21:12:00Z">
        <w:r>
          <w:t>-</w:t>
        </w:r>
        <w:r>
          <w:tab/>
        </w:r>
      </w:ins>
      <m:oMath>
        <m:sSub>
          <m:sSubPr>
            <m:ctrlPr>
              <w:ins w:id="859" w:author="Ericsson, Venkat" w:date="2024-04-08T21:12:00Z">
                <w:rPr>
                  <w:rFonts w:ascii="Cambria Math" w:hAnsi="Cambria Math" w:cs="SimSun"/>
                  <w:i/>
                  <w:sz w:val="24"/>
                  <w:szCs w:val="24"/>
                </w:rPr>
              </w:ins>
            </m:ctrlPr>
          </m:sSubPr>
          <m:e>
            <m:r>
              <w:ins w:id="860" w:author="Ericsson, Venkat" w:date="2024-04-08T21:12:00Z">
                <w:rPr>
                  <w:rFonts w:ascii="Cambria Math" w:hAnsi="Cambria Math"/>
                </w:rPr>
                <m:t>∆</m:t>
              </w:ins>
            </m:r>
          </m:e>
          <m:sub>
            <m:r>
              <w:ins w:id="861" w:author="Ericsson, Venkat" w:date="2024-04-08T21:12:00Z">
                <m:rPr>
                  <m:sty m:val="p"/>
                </m:rPr>
                <w:rPr>
                  <w:rFonts w:ascii="Cambria Math" w:hAnsi="Cambria Math"/>
                </w:rPr>
                <m:t>Delay</m:t>
              </w:ins>
            </m:r>
          </m:sub>
        </m:sSub>
      </m:oMath>
      <w:ins w:id="862" w:author="Ericsson, Venkat" w:date="2024-04-08T21:12:00Z">
        <w:r>
          <w:t>= 0.5ms</w:t>
        </w:r>
      </w:ins>
    </w:p>
    <w:p w14:paraId="1E6ADFA7" w14:textId="77777777" w:rsidR="00515DAC" w:rsidRPr="00076647" w:rsidRDefault="00515DAC" w:rsidP="00515DAC">
      <w:pPr>
        <w:pStyle w:val="B10"/>
        <w:rPr>
          <w:ins w:id="863" w:author="Ericsson, Venkat" w:date="2024-04-08T21:12:00Z"/>
        </w:rPr>
      </w:pPr>
      <w:ins w:id="864" w:author="Ericsson, Venkat" w:date="2024-04-08T21:12:00Z">
        <w:r>
          <w:t>-</w:t>
        </w:r>
        <w:r>
          <w:tab/>
        </w:r>
      </w:ins>
      <m:oMath>
        <m:sSub>
          <m:sSubPr>
            <m:ctrlPr>
              <w:ins w:id="865" w:author="Ericsson, Venkat" w:date="2024-04-08T21:12:00Z">
                <w:rPr>
                  <w:rFonts w:ascii="Cambria Math" w:hAnsi="Cambria Math" w:cs="SimSun"/>
                  <w:i/>
                  <w:sz w:val="24"/>
                  <w:szCs w:val="24"/>
                </w:rPr>
              </w:ins>
            </m:ctrlPr>
          </m:sSubPr>
          <m:e>
            <m:r>
              <w:ins w:id="866" w:author="Ericsson, Venkat" w:date="2024-04-08T21:12:00Z">
                <w:rPr>
                  <w:rFonts w:ascii="Cambria Math" w:hAnsi="Cambria Math"/>
                </w:rPr>
                <m:t>T</m:t>
              </w:ins>
            </m:r>
          </m:e>
          <m:sub>
            <m:r>
              <w:ins w:id="867" w:author="Ericsson, Venkat" w:date="2024-04-08T21:12:00Z">
                <m:rPr>
                  <m:sty m:val="p"/>
                </m:rPr>
                <w:rPr>
                  <w:rFonts w:ascii="Cambria Math" w:hAnsi="Cambria Math"/>
                </w:rPr>
                <m:t>SSB</m:t>
              </w:ins>
            </m:r>
          </m:sub>
        </m:sSub>
      </m:oMath>
      <w:ins w:id="868" w:author="Ericsson, Venkat" w:date="2024-04-08T21:12:00Z">
        <w:r>
          <w:t xml:space="preserve">= 0 for UE supporting </w:t>
        </w:r>
        <w:r w:rsidRPr="00076647">
          <w:rPr>
            <w:i/>
            <w:iCs/>
          </w:rPr>
          <w:t>ltm-MAC-CE-JointTCI-r18</w:t>
        </w:r>
        <w:r>
          <w:t xml:space="preserve"> and/or </w:t>
        </w:r>
        <w:r w:rsidRPr="00076647">
          <w:rPr>
            <w:i/>
            <w:iCs/>
          </w:rPr>
          <w:t>ltm-MAC-CE-SeparateTCI-r18</w:t>
        </w:r>
        <w:r>
          <w:t xml:space="preserve">, otherwise </w:t>
        </w:r>
      </w:ins>
      <m:oMath>
        <m:sSub>
          <m:sSubPr>
            <m:ctrlPr>
              <w:ins w:id="869" w:author="Ericsson, Venkat" w:date="2024-04-08T21:12:00Z">
                <w:rPr>
                  <w:rFonts w:ascii="Cambria Math" w:hAnsi="Cambria Math" w:cs="SimSun"/>
                  <w:i/>
                  <w:sz w:val="24"/>
                  <w:szCs w:val="24"/>
                </w:rPr>
              </w:ins>
            </m:ctrlPr>
          </m:sSubPr>
          <m:e>
            <m:r>
              <w:ins w:id="870" w:author="Ericsson, Venkat" w:date="2024-04-08T21:12:00Z">
                <w:rPr>
                  <w:rFonts w:ascii="Cambria Math" w:hAnsi="Cambria Math"/>
                </w:rPr>
                <m:t>T</m:t>
              </w:ins>
            </m:r>
          </m:e>
          <m:sub>
            <m:r>
              <w:ins w:id="871" w:author="Ericsson, Venkat" w:date="2024-04-08T21:12:00Z">
                <m:rPr>
                  <m:sty m:val="p"/>
                </m:rPr>
                <w:rPr>
                  <w:rFonts w:ascii="Cambria Math" w:hAnsi="Cambria Math"/>
                </w:rPr>
                <m:t>SSB</m:t>
              </w:ins>
            </m:r>
          </m:sub>
        </m:sSub>
      </m:oMath>
      <w:ins w:id="872" w:author="Ericsson, Venkat" w:date="2024-04-08T21:12:00Z">
        <w:r>
          <w:t xml:space="preserve"> </w:t>
        </w:r>
        <w:r w:rsidRPr="004E615A">
          <w:t xml:space="preserve">is the time to first SSB after </w:t>
        </w:r>
        <w:r>
          <w:t xml:space="preserve">the slot that UE receives </w:t>
        </w:r>
        <w:r w:rsidRPr="004E615A">
          <w:t>PDCCH-order</w:t>
        </w:r>
        <w:r>
          <w:t>.</w:t>
        </w:r>
      </w:ins>
    </w:p>
    <w:p w14:paraId="0512CE88" w14:textId="77777777" w:rsidR="00515DAC" w:rsidRPr="009B3127" w:rsidRDefault="00515DAC" w:rsidP="00515DAC">
      <w:pPr>
        <w:rPr>
          <w:ins w:id="873" w:author="Ericsson, Venkat" w:date="2024-04-08T21:12:00Z"/>
          <w:lang w:eastAsia="zh-CN"/>
        </w:rPr>
      </w:pPr>
      <w:ins w:id="874" w:author="Ericsson, Venkat" w:date="2024-04-08T21:12:00Z">
        <w:r>
          <w:rPr>
            <w:lang w:val="en-US"/>
          </w:rPr>
          <w:t>During T2, interruption on Cell 1 UL shall not happen outside [the</w:t>
        </w:r>
        <w:r>
          <w:t xml:space="preserve"> same slot to transmit </w:t>
        </w:r>
        <w:r w:rsidRPr="0017375D">
          <w:t>PRACH</w:t>
        </w:r>
        <w:r>
          <w:t xml:space="preserve">] and </w:t>
        </w:r>
      </w:ins>
      <m:oMath>
        <m:r>
          <w:ins w:id="875" w:author="Ericsson, Venkat" w:date="2024-04-08T21:12:00Z">
            <w:rPr>
              <w:rFonts w:ascii="Cambria Math" w:hAnsi="Cambria Math"/>
              <w:lang w:eastAsia="zh-CN"/>
            </w:rPr>
            <m:t>N</m:t>
          </w:ins>
        </m:r>
      </m:oMath>
      <w:ins w:id="876" w:author="Ericsson, Venkat" w:date="2024-04-08T21:12:00Z">
        <w:r>
          <w:t xml:space="preserve"> symbols before and after the </w:t>
        </w:r>
        <w:r>
          <w:rPr>
            <w:lang w:val="en-US"/>
          </w:rPr>
          <w:t xml:space="preserve">PRACH </w:t>
        </w:r>
        <w:r>
          <w:t xml:space="preserve">occasion as defined in </w:t>
        </w:r>
        <w:r w:rsidRPr="000A0733">
          <w:rPr>
            <w:rFonts w:cs="v4.2.0"/>
          </w:rPr>
          <w:t>clause </w:t>
        </w:r>
        <w:r w:rsidRPr="000A0733">
          <w:rPr>
            <w:lang w:eastAsia="zh-CN"/>
          </w:rPr>
          <w:t>8.1 in 38.213 [3]</w:t>
        </w:r>
        <w:r>
          <w:rPr>
            <w:lang w:eastAsia="zh-CN"/>
          </w:rPr>
          <w:t>, where N=2. During T2, interruption on Cell 1 DL shall not happen.</w:t>
        </w:r>
      </w:ins>
    </w:p>
    <w:p w14:paraId="3D89E81C" w14:textId="77777777" w:rsidR="00515DAC" w:rsidRPr="009B3127" w:rsidRDefault="00515DAC" w:rsidP="00515DAC">
      <w:pPr>
        <w:spacing w:before="120" w:after="0"/>
        <w:rPr>
          <w:ins w:id="877" w:author="Ericsson, Venkat" w:date="2024-04-08T21:12:00Z"/>
          <w:rFonts w:eastAsia="MS Mincho" w:cs="v4.2.0"/>
        </w:rPr>
      </w:pPr>
      <w:ins w:id="878" w:author="Ericsson, Venkat" w:date="2024-04-08T21:12:00Z">
        <w:r w:rsidRPr="009B3127">
          <w:t>The test equipment will verify that the timing of PRACH transmission on Cell 2 is within (N</w:t>
        </w:r>
        <w:r w:rsidRPr="009B3127">
          <w:rPr>
            <w:vertAlign w:val="subscript"/>
          </w:rPr>
          <w:t>TA</w:t>
        </w:r>
        <w:r w:rsidRPr="009B3127">
          <w:t xml:space="preserve"> + </w:t>
        </w:r>
        <w:proofErr w:type="spellStart"/>
        <w:r w:rsidRPr="009B3127">
          <w:t>N</w:t>
        </w:r>
        <w:r w:rsidRPr="009B3127">
          <w:rPr>
            <w:vertAlign w:val="subscript"/>
          </w:rPr>
          <w:t>TA_offset</w:t>
        </w:r>
        <w:proofErr w:type="spellEnd"/>
        <w:r w:rsidRPr="009B3127">
          <w:t>) ×</w:t>
        </w:r>
        <w:r w:rsidRPr="009B3127">
          <w:rPr>
            <w:lang w:eastAsia="zh-CN"/>
          </w:rPr>
          <w:t>T</w:t>
        </w:r>
        <w:r w:rsidRPr="009B3127">
          <w:rPr>
            <w:vertAlign w:val="subscript"/>
            <w:lang w:eastAsia="zh-CN"/>
          </w:rPr>
          <w:t>c</w:t>
        </w:r>
        <w:r w:rsidRPr="009B3127">
          <w:t xml:space="preserve"> ± </w:t>
        </w:r>
        <w:proofErr w:type="spellStart"/>
        <w:r w:rsidRPr="009B3127">
          <w:t>T</w:t>
        </w:r>
        <w:r w:rsidRPr="009B3127">
          <w:rPr>
            <w:vertAlign w:val="subscript"/>
          </w:rPr>
          <w:t>e</w:t>
        </w:r>
        <w:proofErr w:type="spellEnd"/>
        <w:r w:rsidRPr="009B3127">
          <w:t xml:space="preserve"> of the first detected path of DL SSB of Cell 2.</w:t>
        </w:r>
      </w:ins>
    </w:p>
    <w:p w14:paraId="6E9A568E" w14:textId="77777777" w:rsidR="00515DAC" w:rsidRPr="009B3127" w:rsidRDefault="00515DAC" w:rsidP="00515DAC">
      <w:pPr>
        <w:pStyle w:val="B30"/>
        <w:ind w:leftChars="125" w:left="534"/>
        <w:rPr>
          <w:ins w:id="879" w:author="Ericsson, Venkat" w:date="2024-04-08T21:12:00Z"/>
        </w:rPr>
      </w:pPr>
      <w:ins w:id="880" w:author="Ericsson, Venkat" w:date="2024-04-08T21:12:00Z">
        <w:r w:rsidRPr="009B3127">
          <w:t>a.</w:t>
        </w:r>
        <w:r w:rsidRPr="009B3127">
          <w:tab/>
          <w:t xml:space="preserve">The </w:t>
        </w:r>
        <w:proofErr w:type="spellStart"/>
        <w:r w:rsidRPr="009B3127">
          <w:t>N</w:t>
        </w:r>
        <w:r w:rsidRPr="009B3127">
          <w:rPr>
            <w:vertAlign w:val="subscript"/>
          </w:rPr>
          <w:t>TA_offset</w:t>
        </w:r>
        <w:proofErr w:type="spellEnd"/>
        <w:r w:rsidRPr="009B3127">
          <w:t xml:space="preserve"> value (in T</w:t>
        </w:r>
        <w:r w:rsidRPr="009B3127">
          <w:rPr>
            <w:vertAlign w:val="subscript"/>
          </w:rPr>
          <w:t>c</w:t>
        </w:r>
        <w:r w:rsidRPr="009B3127">
          <w:t xml:space="preserve"> units) is 25600 </w:t>
        </w:r>
      </w:ins>
    </w:p>
    <w:p w14:paraId="31F7845E" w14:textId="77777777" w:rsidR="00515DAC" w:rsidRDefault="00515DAC" w:rsidP="00515DAC">
      <w:pPr>
        <w:pStyle w:val="B30"/>
        <w:ind w:leftChars="125" w:left="534"/>
        <w:rPr>
          <w:ins w:id="881" w:author="Ericsson, Venkat" w:date="2024-04-08T21:12:00Z"/>
        </w:rPr>
      </w:pPr>
      <w:ins w:id="882" w:author="Ericsson, Venkat" w:date="2024-04-08T21:12:00Z">
        <w:r w:rsidRPr="009B3127">
          <w:t>b.</w:t>
        </w:r>
        <w:r w:rsidRPr="009B3127">
          <w:tab/>
          <w:t xml:space="preserve">The </w:t>
        </w:r>
        <w:proofErr w:type="spellStart"/>
        <w:r w:rsidRPr="009B3127">
          <w:t>T</w:t>
        </w:r>
        <w:r w:rsidRPr="009B3127">
          <w:rPr>
            <w:vertAlign w:val="subscript"/>
          </w:rPr>
          <w:t>e</w:t>
        </w:r>
        <w:proofErr w:type="spellEnd"/>
        <w:r w:rsidRPr="009B3127">
          <w:t xml:space="preserve"> values depend on the DL and UL SCS for which the test is being run and are given in Table 7.1.2-1.</w:t>
        </w:r>
      </w:ins>
    </w:p>
    <w:p w14:paraId="3CC3751B" w14:textId="7F9DCA82" w:rsidR="00CE6C63" w:rsidRPr="00017F8C" w:rsidRDefault="00515DAC" w:rsidP="00515DAC">
      <w:pPr>
        <w:pStyle w:val="B10"/>
        <w:ind w:left="0" w:firstLine="0"/>
      </w:pPr>
      <w:ins w:id="883" w:author="Ericsson, Venkat" w:date="2024-04-08T21:12:00Z">
        <w:r>
          <w:rPr>
            <w:rFonts w:cs="v4.2.0"/>
          </w:rPr>
          <w:t>The rate of correct events observed during repeated tests shall be at least 90%.</w:t>
        </w:r>
      </w:ins>
    </w:p>
    <w:p w14:paraId="1B3EA8FF" w14:textId="77777777" w:rsidR="00CE6C63" w:rsidRDefault="00CE6C63" w:rsidP="000A03A6">
      <w:pPr>
        <w:jc w:val="center"/>
        <w:rPr>
          <w:noProof/>
          <w:color w:val="FF0000"/>
          <w:lang w:eastAsia="zh-TW"/>
        </w:rPr>
      </w:pPr>
    </w:p>
    <w:p w14:paraId="4B3B384B" w14:textId="5D17C8C5" w:rsidR="000A03A6" w:rsidRDefault="000A03A6" w:rsidP="000A03A6">
      <w:pPr>
        <w:jc w:val="center"/>
        <w:rPr>
          <w:noProof/>
          <w:color w:val="FF0000"/>
          <w:lang w:eastAsia="zh-TW"/>
        </w:rPr>
      </w:pPr>
      <w:r>
        <w:rPr>
          <w:noProof/>
          <w:color w:val="FF0000"/>
          <w:lang w:eastAsia="zh-TW"/>
        </w:rPr>
        <w:t>&lt;End of change 1&gt;</w:t>
      </w:r>
    </w:p>
    <w:sectPr w:rsidR="000A03A6" w:rsidSect="00896AA5">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52512" w14:textId="77777777" w:rsidR="00F34186" w:rsidRDefault="00F34186">
      <w:r>
        <w:separator/>
      </w:r>
    </w:p>
  </w:endnote>
  <w:endnote w:type="continuationSeparator" w:id="0">
    <w:p w14:paraId="65702937" w14:textId="77777777" w:rsidR="00F34186" w:rsidRDefault="00F34186">
      <w:r>
        <w:continuationSeparator/>
      </w:r>
    </w:p>
  </w:endnote>
  <w:endnote w:type="continuationNotice" w:id="1">
    <w:p w14:paraId="204F5689" w14:textId="77777777" w:rsidR="00F34186" w:rsidRDefault="00F341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0BBDC" w14:textId="77777777" w:rsidR="003234CB" w:rsidRDefault="003234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5FD44" w14:textId="77777777" w:rsidR="003234CB" w:rsidRDefault="003234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2B81A" w14:textId="77777777" w:rsidR="003234CB" w:rsidRDefault="003234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26BEA" w14:textId="77777777" w:rsidR="00F34186" w:rsidRDefault="00F34186">
      <w:r>
        <w:separator/>
      </w:r>
    </w:p>
  </w:footnote>
  <w:footnote w:type="continuationSeparator" w:id="0">
    <w:p w14:paraId="5FFE3CAC" w14:textId="77777777" w:rsidR="00F34186" w:rsidRDefault="00F34186">
      <w:r>
        <w:continuationSeparator/>
      </w:r>
    </w:p>
  </w:footnote>
  <w:footnote w:type="continuationNotice" w:id="1">
    <w:p w14:paraId="09011B5F" w14:textId="77777777" w:rsidR="00F34186" w:rsidRDefault="00F341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41ACA" w14:textId="77777777" w:rsidR="003234CB" w:rsidRDefault="003234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7EA03" w14:textId="77777777" w:rsidR="003234CB" w:rsidRDefault="003234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72691A"/>
    <w:multiLevelType w:val="hybridMultilevel"/>
    <w:tmpl w:val="6100B6F4"/>
    <w:lvl w:ilvl="0" w:tplc="BFBE621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7C3716"/>
    <w:multiLevelType w:val="hybridMultilevel"/>
    <w:tmpl w:val="1796587A"/>
    <w:lvl w:ilvl="0" w:tplc="5160228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A921EE2"/>
    <w:multiLevelType w:val="hybridMultilevel"/>
    <w:tmpl w:val="FA3A31A2"/>
    <w:lvl w:ilvl="0" w:tplc="0CD8302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891458804">
    <w:abstractNumId w:val="14"/>
  </w:num>
  <w:num w:numId="2" w16cid:durableId="760950411">
    <w:abstractNumId w:val="17"/>
  </w:num>
  <w:num w:numId="3" w16cid:durableId="1488133500">
    <w:abstractNumId w:val="22"/>
  </w:num>
  <w:num w:numId="4" w16cid:durableId="1660765262">
    <w:abstractNumId w:val="6"/>
  </w:num>
  <w:num w:numId="5" w16cid:durableId="1691057551">
    <w:abstractNumId w:val="7"/>
  </w:num>
  <w:num w:numId="6" w16cid:durableId="2094277358">
    <w:abstractNumId w:val="0"/>
  </w:num>
  <w:num w:numId="7" w16cid:durableId="326828349">
    <w:abstractNumId w:val="8"/>
  </w:num>
  <w:num w:numId="8" w16cid:durableId="15888852">
    <w:abstractNumId w:val="4"/>
  </w:num>
  <w:num w:numId="9" w16cid:durableId="15568947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59006159">
    <w:abstractNumId w:val="20"/>
  </w:num>
  <w:num w:numId="11" w16cid:durableId="1430656562">
    <w:abstractNumId w:val="3"/>
  </w:num>
  <w:num w:numId="12" w16cid:durableId="8091306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2945349">
    <w:abstractNumId w:val="19"/>
  </w:num>
  <w:num w:numId="14" w16cid:durableId="207650100">
    <w:abstractNumId w:val="21"/>
  </w:num>
  <w:num w:numId="15" w16cid:durableId="469709999">
    <w:abstractNumId w:val="5"/>
  </w:num>
  <w:num w:numId="16" w16cid:durableId="286594596">
    <w:abstractNumId w:val="23"/>
  </w:num>
  <w:num w:numId="17" w16cid:durableId="660737036">
    <w:abstractNumId w:val="18"/>
  </w:num>
  <w:num w:numId="18" w16cid:durableId="408162073">
    <w:abstractNumId w:val="13"/>
  </w:num>
  <w:num w:numId="19" w16cid:durableId="706413159">
    <w:abstractNumId w:val="2"/>
  </w:num>
  <w:num w:numId="20" w16cid:durableId="1618633412">
    <w:abstractNumId w:val="12"/>
  </w:num>
  <w:num w:numId="21" w16cid:durableId="1908345544">
    <w:abstractNumId w:val="10"/>
  </w:num>
  <w:num w:numId="22" w16cid:durableId="1549796920">
    <w:abstractNumId w:val="16"/>
  </w:num>
  <w:num w:numId="23" w16cid:durableId="1483236564">
    <w:abstractNumId w:val="1"/>
  </w:num>
  <w:num w:numId="24" w16cid:durableId="55223299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B7"/>
    <w:rsid w:val="0001518D"/>
    <w:rsid w:val="00016A45"/>
    <w:rsid w:val="00017E67"/>
    <w:rsid w:val="00017F8C"/>
    <w:rsid w:val="00021422"/>
    <w:rsid w:val="00022E4A"/>
    <w:rsid w:val="0002432F"/>
    <w:rsid w:val="0002511C"/>
    <w:rsid w:val="00031171"/>
    <w:rsid w:val="0003655C"/>
    <w:rsid w:val="000408FB"/>
    <w:rsid w:val="000454B3"/>
    <w:rsid w:val="000557D3"/>
    <w:rsid w:val="000610EA"/>
    <w:rsid w:val="00061B0D"/>
    <w:rsid w:val="00072D56"/>
    <w:rsid w:val="000751F9"/>
    <w:rsid w:val="00075573"/>
    <w:rsid w:val="00076647"/>
    <w:rsid w:val="00077594"/>
    <w:rsid w:val="0008061E"/>
    <w:rsid w:val="00095041"/>
    <w:rsid w:val="000A03A6"/>
    <w:rsid w:val="000A0733"/>
    <w:rsid w:val="000A3578"/>
    <w:rsid w:val="000A53C2"/>
    <w:rsid w:val="000A6394"/>
    <w:rsid w:val="000B1A91"/>
    <w:rsid w:val="000B3EFD"/>
    <w:rsid w:val="000B483E"/>
    <w:rsid w:val="000B7FED"/>
    <w:rsid w:val="000C038A"/>
    <w:rsid w:val="000C266A"/>
    <w:rsid w:val="000C6598"/>
    <w:rsid w:val="000D224D"/>
    <w:rsid w:val="000D23F0"/>
    <w:rsid w:val="000D3594"/>
    <w:rsid w:val="000D44B3"/>
    <w:rsid w:val="000D51C6"/>
    <w:rsid w:val="000E1B58"/>
    <w:rsid w:val="000E6A4E"/>
    <w:rsid w:val="000F0133"/>
    <w:rsid w:val="000F16D7"/>
    <w:rsid w:val="000F584F"/>
    <w:rsid w:val="000F7346"/>
    <w:rsid w:val="001030B0"/>
    <w:rsid w:val="00107022"/>
    <w:rsid w:val="00112922"/>
    <w:rsid w:val="00123F25"/>
    <w:rsid w:val="00126129"/>
    <w:rsid w:val="001307A3"/>
    <w:rsid w:val="00132393"/>
    <w:rsid w:val="00145D43"/>
    <w:rsid w:val="00147DE2"/>
    <w:rsid w:val="00152776"/>
    <w:rsid w:val="001551A8"/>
    <w:rsid w:val="001553AF"/>
    <w:rsid w:val="001601F7"/>
    <w:rsid w:val="00160731"/>
    <w:rsid w:val="00160767"/>
    <w:rsid w:val="00174BFF"/>
    <w:rsid w:val="00175C45"/>
    <w:rsid w:val="00190DE0"/>
    <w:rsid w:val="0019299E"/>
    <w:rsid w:val="00192C46"/>
    <w:rsid w:val="001945BC"/>
    <w:rsid w:val="001A08B3"/>
    <w:rsid w:val="001A5018"/>
    <w:rsid w:val="001A5F2F"/>
    <w:rsid w:val="001A7B60"/>
    <w:rsid w:val="001B52B1"/>
    <w:rsid w:val="001B52F0"/>
    <w:rsid w:val="001B7A65"/>
    <w:rsid w:val="001C0D27"/>
    <w:rsid w:val="001C1C4F"/>
    <w:rsid w:val="001C28CC"/>
    <w:rsid w:val="001D1B22"/>
    <w:rsid w:val="001D3411"/>
    <w:rsid w:val="001E41F3"/>
    <w:rsid w:val="001E470A"/>
    <w:rsid w:val="001E649E"/>
    <w:rsid w:val="001E76CF"/>
    <w:rsid w:val="001F32C8"/>
    <w:rsid w:val="001F595C"/>
    <w:rsid w:val="00200DE0"/>
    <w:rsid w:val="0020677C"/>
    <w:rsid w:val="00207ABE"/>
    <w:rsid w:val="00223066"/>
    <w:rsid w:val="00227126"/>
    <w:rsid w:val="0025106A"/>
    <w:rsid w:val="0025455C"/>
    <w:rsid w:val="00256576"/>
    <w:rsid w:val="0026004D"/>
    <w:rsid w:val="002612E3"/>
    <w:rsid w:val="0026353B"/>
    <w:rsid w:val="002640DD"/>
    <w:rsid w:val="002656DC"/>
    <w:rsid w:val="002668CB"/>
    <w:rsid w:val="00275D12"/>
    <w:rsid w:val="00283EA4"/>
    <w:rsid w:val="00284709"/>
    <w:rsid w:val="00284FEB"/>
    <w:rsid w:val="002860C4"/>
    <w:rsid w:val="0028673D"/>
    <w:rsid w:val="002924D7"/>
    <w:rsid w:val="002933DC"/>
    <w:rsid w:val="00297B5D"/>
    <w:rsid w:val="002A2D75"/>
    <w:rsid w:val="002A3468"/>
    <w:rsid w:val="002A607E"/>
    <w:rsid w:val="002A7FDF"/>
    <w:rsid w:val="002B178E"/>
    <w:rsid w:val="002B233A"/>
    <w:rsid w:val="002B5343"/>
    <w:rsid w:val="002B5741"/>
    <w:rsid w:val="002C19DE"/>
    <w:rsid w:val="002C6F04"/>
    <w:rsid w:val="002D0BF6"/>
    <w:rsid w:val="002D1C73"/>
    <w:rsid w:val="002D3A36"/>
    <w:rsid w:val="002D3FF5"/>
    <w:rsid w:val="002D4CAC"/>
    <w:rsid w:val="002E2363"/>
    <w:rsid w:val="002E472E"/>
    <w:rsid w:val="00305409"/>
    <w:rsid w:val="003131F0"/>
    <w:rsid w:val="00322717"/>
    <w:rsid w:val="003234CB"/>
    <w:rsid w:val="00330582"/>
    <w:rsid w:val="00335C57"/>
    <w:rsid w:val="00336C31"/>
    <w:rsid w:val="00341075"/>
    <w:rsid w:val="00345445"/>
    <w:rsid w:val="003609EF"/>
    <w:rsid w:val="0036231A"/>
    <w:rsid w:val="003655B5"/>
    <w:rsid w:val="00366E87"/>
    <w:rsid w:val="0037146D"/>
    <w:rsid w:val="00374DD4"/>
    <w:rsid w:val="00375BF5"/>
    <w:rsid w:val="00375D21"/>
    <w:rsid w:val="003903DC"/>
    <w:rsid w:val="003908E0"/>
    <w:rsid w:val="00391D56"/>
    <w:rsid w:val="00396AAA"/>
    <w:rsid w:val="003974E1"/>
    <w:rsid w:val="003A6575"/>
    <w:rsid w:val="003B29BA"/>
    <w:rsid w:val="003B63AD"/>
    <w:rsid w:val="003C2FB4"/>
    <w:rsid w:val="003C7473"/>
    <w:rsid w:val="003D56D6"/>
    <w:rsid w:val="003D7F91"/>
    <w:rsid w:val="003E0F6A"/>
    <w:rsid w:val="003E1A36"/>
    <w:rsid w:val="003E1A52"/>
    <w:rsid w:val="003E2AAB"/>
    <w:rsid w:val="003F0DBB"/>
    <w:rsid w:val="003F38CA"/>
    <w:rsid w:val="003F3B0A"/>
    <w:rsid w:val="003F66B2"/>
    <w:rsid w:val="003F75BB"/>
    <w:rsid w:val="00401E11"/>
    <w:rsid w:val="00406CF2"/>
    <w:rsid w:val="00410371"/>
    <w:rsid w:val="00411796"/>
    <w:rsid w:val="00412428"/>
    <w:rsid w:val="00413B39"/>
    <w:rsid w:val="00413C2D"/>
    <w:rsid w:val="00415D8B"/>
    <w:rsid w:val="00416582"/>
    <w:rsid w:val="004236BE"/>
    <w:rsid w:val="004242F1"/>
    <w:rsid w:val="0042532F"/>
    <w:rsid w:val="0042624C"/>
    <w:rsid w:val="00431235"/>
    <w:rsid w:val="004358F9"/>
    <w:rsid w:val="00455D01"/>
    <w:rsid w:val="00470AA0"/>
    <w:rsid w:val="00476D31"/>
    <w:rsid w:val="00482657"/>
    <w:rsid w:val="004A25AB"/>
    <w:rsid w:val="004B0692"/>
    <w:rsid w:val="004B4798"/>
    <w:rsid w:val="004B75B7"/>
    <w:rsid w:val="004C168E"/>
    <w:rsid w:val="004C3F96"/>
    <w:rsid w:val="004C7217"/>
    <w:rsid w:val="004D3B63"/>
    <w:rsid w:val="004D720A"/>
    <w:rsid w:val="004E2460"/>
    <w:rsid w:val="004E615A"/>
    <w:rsid w:val="004F0D35"/>
    <w:rsid w:val="0050140F"/>
    <w:rsid w:val="005071E3"/>
    <w:rsid w:val="005141D9"/>
    <w:rsid w:val="0051527D"/>
    <w:rsid w:val="0051580D"/>
    <w:rsid w:val="00515DAC"/>
    <w:rsid w:val="005211EC"/>
    <w:rsid w:val="00524883"/>
    <w:rsid w:val="00531B39"/>
    <w:rsid w:val="00533FC1"/>
    <w:rsid w:val="005359EE"/>
    <w:rsid w:val="00547111"/>
    <w:rsid w:val="005473EA"/>
    <w:rsid w:val="00551B10"/>
    <w:rsid w:val="00552685"/>
    <w:rsid w:val="00554BB1"/>
    <w:rsid w:val="005563EE"/>
    <w:rsid w:val="00557EB1"/>
    <w:rsid w:val="00563CB1"/>
    <w:rsid w:val="005666CF"/>
    <w:rsid w:val="00567231"/>
    <w:rsid w:val="00573213"/>
    <w:rsid w:val="005812CB"/>
    <w:rsid w:val="005831A1"/>
    <w:rsid w:val="005920C8"/>
    <w:rsid w:val="00592D74"/>
    <w:rsid w:val="00594ABC"/>
    <w:rsid w:val="005A044A"/>
    <w:rsid w:val="005B048D"/>
    <w:rsid w:val="005B70FE"/>
    <w:rsid w:val="005D394B"/>
    <w:rsid w:val="005D4837"/>
    <w:rsid w:val="005D560C"/>
    <w:rsid w:val="005E2C44"/>
    <w:rsid w:val="006164F3"/>
    <w:rsid w:val="00621188"/>
    <w:rsid w:val="00624481"/>
    <w:rsid w:val="006257ED"/>
    <w:rsid w:val="00625B71"/>
    <w:rsid w:val="00634A71"/>
    <w:rsid w:val="006357E5"/>
    <w:rsid w:val="006358A1"/>
    <w:rsid w:val="006429FB"/>
    <w:rsid w:val="00646E7D"/>
    <w:rsid w:val="006509AD"/>
    <w:rsid w:val="00653DE4"/>
    <w:rsid w:val="006558DE"/>
    <w:rsid w:val="00655D57"/>
    <w:rsid w:val="00664AF0"/>
    <w:rsid w:val="00665C47"/>
    <w:rsid w:val="00670898"/>
    <w:rsid w:val="0067120B"/>
    <w:rsid w:val="00673581"/>
    <w:rsid w:val="00681F67"/>
    <w:rsid w:val="00691CCC"/>
    <w:rsid w:val="00692A11"/>
    <w:rsid w:val="00695808"/>
    <w:rsid w:val="006A7629"/>
    <w:rsid w:val="006B46FB"/>
    <w:rsid w:val="006B623E"/>
    <w:rsid w:val="006B70F6"/>
    <w:rsid w:val="006D05D7"/>
    <w:rsid w:val="006D12E5"/>
    <w:rsid w:val="006D36C0"/>
    <w:rsid w:val="006E0831"/>
    <w:rsid w:val="006E21FB"/>
    <w:rsid w:val="006E237D"/>
    <w:rsid w:val="006E6B65"/>
    <w:rsid w:val="006F38EC"/>
    <w:rsid w:val="006F4560"/>
    <w:rsid w:val="006F6390"/>
    <w:rsid w:val="006F6821"/>
    <w:rsid w:val="006F7C66"/>
    <w:rsid w:val="00706A28"/>
    <w:rsid w:val="00707842"/>
    <w:rsid w:val="00714239"/>
    <w:rsid w:val="0071512A"/>
    <w:rsid w:val="00715C24"/>
    <w:rsid w:val="00720C18"/>
    <w:rsid w:val="00722537"/>
    <w:rsid w:val="00732156"/>
    <w:rsid w:val="007322FA"/>
    <w:rsid w:val="00740D62"/>
    <w:rsid w:val="00743EBF"/>
    <w:rsid w:val="00753D27"/>
    <w:rsid w:val="007549B5"/>
    <w:rsid w:val="00760CBD"/>
    <w:rsid w:val="00762524"/>
    <w:rsid w:val="007630B9"/>
    <w:rsid w:val="007661DC"/>
    <w:rsid w:val="007667F5"/>
    <w:rsid w:val="0077206E"/>
    <w:rsid w:val="00773B2D"/>
    <w:rsid w:val="00775E18"/>
    <w:rsid w:val="00776744"/>
    <w:rsid w:val="00782118"/>
    <w:rsid w:val="007837B6"/>
    <w:rsid w:val="00792342"/>
    <w:rsid w:val="00794137"/>
    <w:rsid w:val="00794D0E"/>
    <w:rsid w:val="007977A8"/>
    <w:rsid w:val="007A253A"/>
    <w:rsid w:val="007A7746"/>
    <w:rsid w:val="007B512A"/>
    <w:rsid w:val="007B7374"/>
    <w:rsid w:val="007C1C4E"/>
    <w:rsid w:val="007C2097"/>
    <w:rsid w:val="007C489F"/>
    <w:rsid w:val="007D4EBC"/>
    <w:rsid w:val="007D5430"/>
    <w:rsid w:val="007D6A07"/>
    <w:rsid w:val="007D6D2E"/>
    <w:rsid w:val="007D7DF6"/>
    <w:rsid w:val="007E1C4F"/>
    <w:rsid w:val="007F3D74"/>
    <w:rsid w:val="007F4A4D"/>
    <w:rsid w:val="007F62AE"/>
    <w:rsid w:val="007F7259"/>
    <w:rsid w:val="0080293A"/>
    <w:rsid w:val="008040A8"/>
    <w:rsid w:val="008058FC"/>
    <w:rsid w:val="00807E83"/>
    <w:rsid w:val="008238F0"/>
    <w:rsid w:val="00824AA5"/>
    <w:rsid w:val="008279FA"/>
    <w:rsid w:val="00832DDB"/>
    <w:rsid w:val="00846A4C"/>
    <w:rsid w:val="0085472C"/>
    <w:rsid w:val="008626E7"/>
    <w:rsid w:val="00862FC3"/>
    <w:rsid w:val="00863189"/>
    <w:rsid w:val="00870EE7"/>
    <w:rsid w:val="00871921"/>
    <w:rsid w:val="00873458"/>
    <w:rsid w:val="00875B80"/>
    <w:rsid w:val="00880B8A"/>
    <w:rsid w:val="008863B9"/>
    <w:rsid w:val="00891E05"/>
    <w:rsid w:val="00896AA5"/>
    <w:rsid w:val="008A1BAA"/>
    <w:rsid w:val="008A1E73"/>
    <w:rsid w:val="008A45A6"/>
    <w:rsid w:val="008A4B89"/>
    <w:rsid w:val="008B45E5"/>
    <w:rsid w:val="008C0A4B"/>
    <w:rsid w:val="008C17C2"/>
    <w:rsid w:val="008C5729"/>
    <w:rsid w:val="008D2C73"/>
    <w:rsid w:val="008D31B7"/>
    <w:rsid w:val="008D3CCC"/>
    <w:rsid w:val="008D4F49"/>
    <w:rsid w:val="008D711A"/>
    <w:rsid w:val="008D753F"/>
    <w:rsid w:val="008E0695"/>
    <w:rsid w:val="008E42C2"/>
    <w:rsid w:val="008E7D3F"/>
    <w:rsid w:val="008F3789"/>
    <w:rsid w:val="008F5E15"/>
    <w:rsid w:val="008F5F8B"/>
    <w:rsid w:val="008F686C"/>
    <w:rsid w:val="009068FD"/>
    <w:rsid w:val="00911E1C"/>
    <w:rsid w:val="009148DE"/>
    <w:rsid w:val="00914CCB"/>
    <w:rsid w:val="00915979"/>
    <w:rsid w:val="00915B2C"/>
    <w:rsid w:val="00915C3A"/>
    <w:rsid w:val="00920C72"/>
    <w:rsid w:val="00920CA0"/>
    <w:rsid w:val="00923444"/>
    <w:rsid w:val="0094191C"/>
    <w:rsid w:val="00941E30"/>
    <w:rsid w:val="0095112B"/>
    <w:rsid w:val="0095258B"/>
    <w:rsid w:val="00954248"/>
    <w:rsid w:val="009722BD"/>
    <w:rsid w:val="00975850"/>
    <w:rsid w:val="009777D9"/>
    <w:rsid w:val="009806C1"/>
    <w:rsid w:val="00981F6F"/>
    <w:rsid w:val="00986785"/>
    <w:rsid w:val="00991B88"/>
    <w:rsid w:val="0099240C"/>
    <w:rsid w:val="00997E70"/>
    <w:rsid w:val="009A2A53"/>
    <w:rsid w:val="009A524D"/>
    <w:rsid w:val="009A5730"/>
    <w:rsid w:val="009A5753"/>
    <w:rsid w:val="009A579D"/>
    <w:rsid w:val="009A60D5"/>
    <w:rsid w:val="009B130B"/>
    <w:rsid w:val="009B1DD1"/>
    <w:rsid w:val="009B2A8B"/>
    <w:rsid w:val="009B3127"/>
    <w:rsid w:val="009B32CC"/>
    <w:rsid w:val="009B723C"/>
    <w:rsid w:val="009C131C"/>
    <w:rsid w:val="009C2FB9"/>
    <w:rsid w:val="009C65AA"/>
    <w:rsid w:val="009D16A5"/>
    <w:rsid w:val="009D4A67"/>
    <w:rsid w:val="009E2BB3"/>
    <w:rsid w:val="009E3297"/>
    <w:rsid w:val="009E3C9A"/>
    <w:rsid w:val="009E4AB6"/>
    <w:rsid w:val="009E631A"/>
    <w:rsid w:val="009F2BB9"/>
    <w:rsid w:val="009F6656"/>
    <w:rsid w:val="009F734F"/>
    <w:rsid w:val="00A00193"/>
    <w:rsid w:val="00A02DB4"/>
    <w:rsid w:val="00A12D51"/>
    <w:rsid w:val="00A16A0E"/>
    <w:rsid w:val="00A172BD"/>
    <w:rsid w:val="00A20BBF"/>
    <w:rsid w:val="00A24432"/>
    <w:rsid w:val="00A246B6"/>
    <w:rsid w:val="00A273E1"/>
    <w:rsid w:val="00A31B3E"/>
    <w:rsid w:val="00A47E70"/>
    <w:rsid w:val="00A5080A"/>
    <w:rsid w:val="00A50CF0"/>
    <w:rsid w:val="00A554B6"/>
    <w:rsid w:val="00A55B47"/>
    <w:rsid w:val="00A60DAD"/>
    <w:rsid w:val="00A61AE5"/>
    <w:rsid w:val="00A61EE8"/>
    <w:rsid w:val="00A625F8"/>
    <w:rsid w:val="00A634C0"/>
    <w:rsid w:val="00A64E54"/>
    <w:rsid w:val="00A671D2"/>
    <w:rsid w:val="00A70C70"/>
    <w:rsid w:val="00A7671C"/>
    <w:rsid w:val="00A86BCD"/>
    <w:rsid w:val="00A9048F"/>
    <w:rsid w:val="00AA24BF"/>
    <w:rsid w:val="00AA2CBC"/>
    <w:rsid w:val="00AA46DA"/>
    <w:rsid w:val="00AA5120"/>
    <w:rsid w:val="00AB044E"/>
    <w:rsid w:val="00AB221B"/>
    <w:rsid w:val="00AB4664"/>
    <w:rsid w:val="00AB4C39"/>
    <w:rsid w:val="00AB51BC"/>
    <w:rsid w:val="00AB7D4E"/>
    <w:rsid w:val="00AC0EC7"/>
    <w:rsid w:val="00AC3E37"/>
    <w:rsid w:val="00AC5820"/>
    <w:rsid w:val="00AD1CD8"/>
    <w:rsid w:val="00AD1FA6"/>
    <w:rsid w:val="00AD3491"/>
    <w:rsid w:val="00AD4CBE"/>
    <w:rsid w:val="00AE4F4B"/>
    <w:rsid w:val="00AE7856"/>
    <w:rsid w:val="00AF3CBF"/>
    <w:rsid w:val="00AF4881"/>
    <w:rsid w:val="00AF639F"/>
    <w:rsid w:val="00B06630"/>
    <w:rsid w:val="00B24E6A"/>
    <w:rsid w:val="00B258BB"/>
    <w:rsid w:val="00B36336"/>
    <w:rsid w:val="00B40416"/>
    <w:rsid w:val="00B412D5"/>
    <w:rsid w:val="00B42E63"/>
    <w:rsid w:val="00B453D9"/>
    <w:rsid w:val="00B471CC"/>
    <w:rsid w:val="00B56CD5"/>
    <w:rsid w:val="00B57709"/>
    <w:rsid w:val="00B57FD4"/>
    <w:rsid w:val="00B61802"/>
    <w:rsid w:val="00B656A3"/>
    <w:rsid w:val="00B66DBE"/>
    <w:rsid w:val="00B67B97"/>
    <w:rsid w:val="00B73891"/>
    <w:rsid w:val="00B76240"/>
    <w:rsid w:val="00B80585"/>
    <w:rsid w:val="00B83948"/>
    <w:rsid w:val="00B8570B"/>
    <w:rsid w:val="00B85CF6"/>
    <w:rsid w:val="00B96539"/>
    <w:rsid w:val="00B968C8"/>
    <w:rsid w:val="00B97E5C"/>
    <w:rsid w:val="00BA3EC5"/>
    <w:rsid w:val="00BA4A4D"/>
    <w:rsid w:val="00BA51D9"/>
    <w:rsid w:val="00BB1CC0"/>
    <w:rsid w:val="00BB5DFC"/>
    <w:rsid w:val="00BC06D7"/>
    <w:rsid w:val="00BC0D08"/>
    <w:rsid w:val="00BC1126"/>
    <w:rsid w:val="00BC2534"/>
    <w:rsid w:val="00BC576C"/>
    <w:rsid w:val="00BC5DD3"/>
    <w:rsid w:val="00BC7246"/>
    <w:rsid w:val="00BD207C"/>
    <w:rsid w:val="00BD279D"/>
    <w:rsid w:val="00BD4DF0"/>
    <w:rsid w:val="00BD6BB8"/>
    <w:rsid w:val="00BD796B"/>
    <w:rsid w:val="00BF39EA"/>
    <w:rsid w:val="00BF6C51"/>
    <w:rsid w:val="00BF76EE"/>
    <w:rsid w:val="00BF7AA3"/>
    <w:rsid w:val="00C03AFE"/>
    <w:rsid w:val="00C136B9"/>
    <w:rsid w:val="00C3309A"/>
    <w:rsid w:val="00C44512"/>
    <w:rsid w:val="00C45AD4"/>
    <w:rsid w:val="00C60227"/>
    <w:rsid w:val="00C6284D"/>
    <w:rsid w:val="00C63839"/>
    <w:rsid w:val="00C64E38"/>
    <w:rsid w:val="00C6685B"/>
    <w:rsid w:val="00C66BA2"/>
    <w:rsid w:val="00C6786B"/>
    <w:rsid w:val="00C701C5"/>
    <w:rsid w:val="00C756A5"/>
    <w:rsid w:val="00C815B8"/>
    <w:rsid w:val="00C870F6"/>
    <w:rsid w:val="00C8734A"/>
    <w:rsid w:val="00C911E9"/>
    <w:rsid w:val="00C91BBD"/>
    <w:rsid w:val="00C925C8"/>
    <w:rsid w:val="00C95985"/>
    <w:rsid w:val="00CA423B"/>
    <w:rsid w:val="00CA5E53"/>
    <w:rsid w:val="00CB6E2E"/>
    <w:rsid w:val="00CC3114"/>
    <w:rsid w:val="00CC3CF8"/>
    <w:rsid w:val="00CC5026"/>
    <w:rsid w:val="00CC68D0"/>
    <w:rsid w:val="00CD0407"/>
    <w:rsid w:val="00CD0F76"/>
    <w:rsid w:val="00CD3D0A"/>
    <w:rsid w:val="00CD4D37"/>
    <w:rsid w:val="00CD5F1C"/>
    <w:rsid w:val="00CD73BF"/>
    <w:rsid w:val="00CE0C50"/>
    <w:rsid w:val="00CE4D19"/>
    <w:rsid w:val="00CE5E7E"/>
    <w:rsid w:val="00CE6C63"/>
    <w:rsid w:val="00CF12CC"/>
    <w:rsid w:val="00CF5780"/>
    <w:rsid w:val="00CF7689"/>
    <w:rsid w:val="00D029F2"/>
    <w:rsid w:val="00D03F9A"/>
    <w:rsid w:val="00D06D51"/>
    <w:rsid w:val="00D127D7"/>
    <w:rsid w:val="00D15622"/>
    <w:rsid w:val="00D20F80"/>
    <w:rsid w:val="00D214BF"/>
    <w:rsid w:val="00D21B84"/>
    <w:rsid w:val="00D21CDC"/>
    <w:rsid w:val="00D22DA0"/>
    <w:rsid w:val="00D24991"/>
    <w:rsid w:val="00D27AB8"/>
    <w:rsid w:val="00D30105"/>
    <w:rsid w:val="00D31828"/>
    <w:rsid w:val="00D328C6"/>
    <w:rsid w:val="00D366EF"/>
    <w:rsid w:val="00D414DF"/>
    <w:rsid w:val="00D440FA"/>
    <w:rsid w:val="00D50255"/>
    <w:rsid w:val="00D511F6"/>
    <w:rsid w:val="00D56B7D"/>
    <w:rsid w:val="00D66520"/>
    <w:rsid w:val="00D735F0"/>
    <w:rsid w:val="00D7652A"/>
    <w:rsid w:val="00D820EF"/>
    <w:rsid w:val="00D84AE9"/>
    <w:rsid w:val="00D84EAF"/>
    <w:rsid w:val="00D8660C"/>
    <w:rsid w:val="00D91CAE"/>
    <w:rsid w:val="00D92CEE"/>
    <w:rsid w:val="00D95B90"/>
    <w:rsid w:val="00DA5E12"/>
    <w:rsid w:val="00DB0460"/>
    <w:rsid w:val="00DB2192"/>
    <w:rsid w:val="00DB267A"/>
    <w:rsid w:val="00DB4F9B"/>
    <w:rsid w:val="00DB597D"/>
    <w:rsid w:val="00DB6EF6"/>
    <w:rsid w:val="00DC124E"/>
    <w:rsid w:val="00DC3248"/>
    <w:rsid w:val="00DD1BF7"/>
    <w:rsid w:val="00DD341F"/>
    <w:rsid w:val="00DD38D7"/>
    <w:rsid w:val="00DD6B5B"/>
    <w:rsid w:val="00DE09DC"/>
    <w:rsid w:val="00DE34CF"/>
    <w:rsid w:val="00DF4D7D"/>
    <w:rsid w:val="00DF57AA"/>
    <w:rsid w:val="00E02773"/>
    <w:rsid w:val="00E0750D"/>
    <w:rsid w:val="00E07D59"/>
    <w:rsid w:val="00E13DCD"/>
    <w:rsid w:val="00E13F3D"/>
    <w:rsid w:val="00E15AA7"/>
    <w:rsid w:val="00E20244"/>
    <w:rsid w:val="00E23099"/>
    <w:rsid w:val="00E23B5D"/>
    <w:rsid w:val="00E24D53"/>
    <w:rsid w:val="00E2566D"/>
    <w:rsid w:val="00E34898"/>
    <w:rsid w:val="00E36969"/>
    <w:rsid w:val="00E45759"/>
    <w:rsid w:val="00E52805"/>
    <w:rsid w:val="00E55A3B"/>
    <w:rsid w:val="00E55A6A"/>
    <w:rsid w:val="00E6156C"/>
    <w:rsid w:val="00E709B5"/>
    <w:rsid w:val="00E77B33"/>
    <w:rsid w:val="00E8378D"/>
    <w:rsid w:val="00E908E8"/>
    <w:rsid w:val="00E9107C"/>
    <w:rsid w:val="00E966A9"/>
    <w:rsid w:val="00EA33E8"/>
    <w:rsid w:val="00EA4999"/>
    <w:rsid w:val="00EA4F17"/>
    <w:rsid w:val="00EA7E33"/>
    <w:rsid w:val="00EB041E"/>
    <w:rsid w:val="00EB09B7"/>
    <w:rsid w:val="00EB2687"/>
    <w:rsid w:val="00EB4721"/>
    <w:rsid w:val="00EB4D61"/>
    <w:rsid w:val="00EB7312"/>
    <w:rsid w:val="00EB7A1B"/>
    <w:rsid w:val="00EC310F"/>
    <w:rsid w:val="00EC534F"/>
    <w:rsid w:val="00ED247D"/>
    <w:rsid w:val="00ED4DE7"/>
    <w:rsid w:val="00ED5A6F"/>
    <w:rsid w:val="00ED5C81"/>
    <w:rsid w:val="00ED6A2B"/>
    <w:rsid w:val="00ED6D23"/>
    <w:rsid w:val="00EE6F4D"/>
    <w:rsid w:val="00EE7D7C"/>
    <w:rsid w:val="00EF460F"/>
    <w:rsid w:val="00EF5BAF"/>
    <w:rsid w:val="00EF7D66"/>
    <w:rsid w:val="00EF7E94"/>
    <w:rsid w:val="00F01B6B"/>
    <w:rsid w:val="00F15E1E"/>
    <w:rsid w:val="00F16332"/>
    <w:rsid w:val="00F16CFA"/>
    <w:rsid w:val="00F17053"/>
    <w:rsid w:val="00F25D98"/>
    <w:rsid w:val="00F300FB"/>
    <w:rsid w:val="00F310BE"/>
    <w:rsid w:val="00F34186"/>
    <w:rsid w:val="00F35FCD"/>
    <w:rsid w:val="00F37691"/>
    <w:rsid w:val="00F40AA0"/>
    <w:rsid w:val="00F40BD9"/>
    <w:rsid w:val="00F42D21"/>
    <w:rsid w:val="00F43B08"/>
    <w:rsid w:val="00F53EAA"/>
    <w:rsid w:val="00F6771D"/>
    <w:rsid w:val="00F7309A"/>
    <w:rsid w:val="00F83271"/>
    <w:rsid w:val="00F871B5"/>
    <w:rsid w:val="00FA26F9"/>
    <w:rsid w:val="00FA6DE2"/>
    <w:rsid w:val="00FB3F89"/>
    <w:rsid w:val="00FB6386"/>
    <w:rsid w:val="00FC444C"/>
    <w:rsid w:val="00FC5C2D"/>
    <w:rsid w:val="00FD0E19"/>
    <w:rsid w:val="00FD65C9"/>
    <w:rsid w:val="00FD6D14"/>
    <w:rsid w:val="00FD6F55"/>
    <w:rsid w:val="00FD7550"/>
    <w:rsid w:val="00FD791F"/>
    <w:rsid w:val="00FE24B2"/>
    <w:rsid w:val="00FE2906"/>
    <w:rsid w:val="00FE42FD"/>
    <w:rsid w:val="00FE4F4E"/>
    <w:rsid w:val="00FE7081"/>
    <w:rsid w:val="00FF142F"/>
    <w:rsid w:val="00FF2F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B835E310-5F85-4C00-A42E-E7F336B4A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682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3">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0">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97869">
      <w:bodyDiv w:val="1"/>
      <w:marLeft w:val="0"/>
      <w:marRight w:val="0"/>
      <w:marTop w:val="0"/>
      <w:marBottom w:val="0"/>
      <w:divBdr>
        <w:top w:val="none" w:sz="0" w:space="0" w:color="auto"/>
        <w:left w:val="none" w:sz="0" w:space="0" w:color="auto"/>
        <w:bottom w:val="none" w:sz="0" w:space="0" w:color="auto"/>
        <w:right w:val="none" w:sz="0" w:space="0" w:color="auto"/>
      </w:divBdr>
    </w:div>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234973015">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445806135">
      <w:bodyDiv w:val="1"/>
      <w:marLeft w:val="0"/>
      <w:marRight w:val="0"/>
      <w:marTop w:val="0"/>
      <w:marBottom w:val="0"/>
      <w:divBdr>
        <w:top w:val="none" w:sz="0" w:space="0" w:color="auto"/>
        <w:left w:val="none" w:sz="0" w:space="0" w:color="auto"/>
        <w:bottom w:val="none" w:sz="0" w:space="0" w:color="auto"/>
        <w:right w:val="none" w:sz="0" w:space="0" w:color="auto"/>
      </w:divBdr>
    </w:div>
    <w:div w:id="483549005">
      <w:bodyDiv w:val="1"/>
      <w:marLeft w:val="0"/>
      <w:marRight w:val="0"/>
      <w:marTop w:val="0"/>
      <w:marBottom w:val="0"/>
      <w:divBdr>
        <w:top w:val="none" w:sz="0" w:space="0" w:color="auto"/>
        <w:left w:val="none" w:sz="0" w:space="0" w:color="auto"/>
        <w:bottom w:val="none" w:sz="0" w:space="0" w:color="auto"/>
        <w:right w:val="none" w:sz="0" w:space="0" w:color="auto"/>
      </w:divBdr>
    </w:div>
    <w:div w:id="620116229">
      <w:bodyDiv w:val="1"/>
      <w:marLeft w:val="0"/>
      <w:marRight w:val="0"/>
      <w:marTop w:val="0"/>
      <w:marBottom w:val="0"/>
      <w:divBdr>
        <w:top w:val="none" w:sz="0" w:space="0" w:color="auto"/>
        <w:left w:val="none" w:sz="0" w:space="0" w:color="auto"/>
        <w:bottom w:val="none" w:sz="0" w:space="0" w:color="auto"/>
        <w:right w:val="none" w:sz="0" w:space="0" w:color="auto"/>
      </w:divBdr>
    </w:div>
    <w:div w:id="652373287">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894974430">
      <w:bodyDiv w:val="1"/>
      <w:marLeft w:val="0"/>
      <w:marRight w:val="0"/>
      <w:marTop w:val="0"/>
      <w:marBottom w:val="0"/>
      <w:divBdr>
        <w:top w:val="none" w:sz="0" w:space="0" w:color="auto"/>
        <w:left w:val="none" w:sz="0" w:space="0" w:color="auto"/>
        <w:bottom w:val="none" w:sz="0" w:space="0" w:color="auto"/>
        <w:right w:val="none" w:sz="0" w:space="0" w:color="auto"/>
      </w:divBdr>
    </w:div>
    <w:div w:id="908809270">
      <w:bodyDiv w:val="1"/>
      <w:marLeft w:val="0"/>
      <w:marRight w:val="0"/>
      <w:marTop w:val="0"/>
      <w:marBottom w:val="0"/>
      <w:divBdr>
        <w:top w:val="none" w:sz="0" w:space="0" w:color="auto"/>
        <w:left w:val="none" w:sz="0" w:space="0" w:color="auto"/>
        <w:bottom w:val="none" w:sz="0" w:space="0" w:color="auto"/>
        <w:right w:val="none" w:sz="0" w:space="0" w:color="auto"/>
      </w:divBdr>
    </w:div>
    <w:div w:id="1035038364">
      <w:bodyDiv w:val="1"/>
      <w:marLeft w:val="0"/>
      <w:marRight w:val="0"/>
      <w:marTop w:val="0"/>
      <w:marBottom w:val="0"/>
      <w:divBdr>
        <w:top w:val="none" w:sz="0" w:space="0" w:color="auto"/>
        <w:left w:val="none" w:sz="0" w:space="0" w:color="auto"/>
        <w:bottom w:val="none" w:sz="0" w:space="0" w:color="auto"/>
        <w:right w:val="none" w:sz="0" w:space="0" w:color="auto"/>
      </w:divBdr>
    </w:div>
    <w:div w:id="1076903965">
      <w:bodyDiv w:val="1"/>
      <w:marLeft w:val="0"/>
      <w:marRight w:val="0"/>
      <w:marTop w:val="0"/>
      <w:marBottom w:val="0"/>
      <w:divBdr>
        <w:top w:val="none" w:sz="0" w:space="0" w:color="auto"/>
        <w:left w:val="none" w:sz="0" w:space="0" w:color="auto"/>
        <w:bottom w:val="none" w:sz="0" w:space="0" w:color="auto"/>
        <w:right w:val="none" w:sz="0" w:space="0" w:color="auto"/>
      </w:divBdr>
    </w:div>
    <w:div w:id="1119301657">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68599922">
      <w:bodyDiv w:val="1"/>
      <w:marLeft w:val="0"/>
      <w:marRight w:val="0"/>
      <w:marTop w:val="0"/>
      <w:marBottom w:val="0"/>
      <w:divBdr>
        <w:top w:val="none" w:sz="0" w:space="0" w:color="auto"/>
        <w:left w:val="none" w:sz="0" w:space="0" w:color="auto"/>
        <w:bottom w:val="none" w:sz="0" w:space="0" w:color="auto"/>
        <w:right w:val="none" w:sz="0" w:space="0" w:color="auto"/>
      </w:divBdr>
    </w:div>
    <w:div w:id="1559365208">
      <w:bodyDiv w:val="1"/>
      <w:marLeft w:val="0"/>
      <w:marRight w:val="0"/>
      <w:marTop w:val="0"/>
      <w:marBottom w:val="0"/>
      <w:divBdr>
        <w:top w:val="none" w:sz="0" w:space="0" w:color="auto"/>
        <w:left w:val="none" w:sz="0" w:space="0" w:color="auto"/>
        <w:bottom w:val="none" w:sz="0" w:space="0" w:color="auto"/>
        <w:right w:val="none" w:sz="0" w:space="0" w:color="auto"/>
      </w:divBdr>
    </w:div>
    <w:div w:id="1608274266">
      <w:bodyDiv w:val="1"/>
      <w:marLeft w:val="0"/>
      <w:marRight w:val="0"/>
      <w:marTop w:val="0"/>
      <w:marBottom w:val="0"/>
      <w:divBdr>
        <w:top w:val="none" w:sz="0" w:space="0" w:color="auto"/>
        <w:left w:val="none" w:sz="0" w:space="0" w:color="auto"/>
        <w:bottom w:val="none" w:sz="0" w:space="0" w:color="auto"/>
        <w:right w:val="none" w:sz="0" w:space="0" w:color="auto"/>
      </w:divBdr>
    </w:div>
    <w:div w:id="1729113957">
      <w:bodyDiv w:val="1"/>
      <w:marLeft w:val="0"/>
      <w:marRight w:val="0"/>
      <w:marTop w:val="0"/>
      <w:marBottom w:val="0"/>
      <w:divBdr>
        <w:top w:val="none" w:sz="0" w:space="0" w:color="auto"/>
        <w:left w:val="none" w:sz="0" w:space="0" w:color="auto"/>
        <w:bottom w:val="none" w:sz="0" w:space="0" w:color="auto"/>
        <w:right w:val="none" w:sz="0" w:space="0" w:color="auto"/>
      </w:divBdr>
    </w:div>
    <w:div w:id="1780907498">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05622515">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5</Pages>
  <Words>1747</Words>
  <Characters>9963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Venkat</cp:lastModifiedBy>
  <cp:revision>17</cp:revision>
  <cp:lastPrinted>1899-12-31T23:50:00Z</cp:lastPrinted>
  <dcterms:created xsi:type="dcterms:W3CDTF">2024-04-04T14:56:00Z</dcterms:created>
  <dcterms:modified xsi:type="dcterms:W3CDTF">2024-04-08T19:27:00Z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2024-03-11T09:03:09Z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10f86caf-27b6-4448-b761-f4ac9c26e6e9</vt:lpwstr>
  </property>
  <property fmtid="{D5CDD505-2E9C-101B-9397-08002B2CF9AE}" pid="27" name="MSIP_Label_83bcef13-7cac-433f-ba1d-47a323951816_ContentBits">
    <vt:lpwstr>0</vt:lpwstr>
  </property>
</Properties>
</file>